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853"/>
        <w:tblW w:w="5000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4"/>
        <w:gridCol w:w="5413"/>
        <w:gridCol w:w="1631"/>
      </w:tblGrid>
      <w:tr w:rsidR="00447C13" w14:paraId="58407200" w14:textId="77777777" w:rsidTr="001B3FBD">
        <w:trPr>
          <w:trHeight w:val="1224"/>
        </w:trPr>
        <w:tc>
          <w:tcPr>
            <w:tcW w:w="1342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4A1BB6B7" w14:textId="77777777" w:rsidR="00447C13" w:rsidRPr="006B5F8B" w:rsidRDefault="00447C13" w:rsidP="001B3FBD">
            <w:pPr>
              <w:spacing w:before="120"/>
              <w:jc w:val="center"/>
              <w:rPr>
                <w:b/>
                <w:bCs/>
                <w:lang w:val="en-GB"/>
              </w:rPr>
            </w:pPr>
            <w:r w:rsidRPr="006B5F8B">
              <w:rPr>
                <w:b/>
                <w:bCs/>
                <w:lang w:val="en-GB"/>
              </w:rPr>
              <w:t>I.I.S Piaget-Diaz</w:t>
            </w:r>
          </w:p>
        </w:tc>
        <w:tc>
          <w:tcPr>
            <w:tcW w:w="2811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243D7914" w14:textId="77777777" w:rsidR="00447C13" w:rsidRPr="006B5F8B" w:rsidRDefault="00447C13" w:rsidP="001B3FBD">
            <w:pPr>
              <w:jc w:val="center"/>
              <w:rPr>
                <w:b/>
                <w:sz w:val="40"/>
                <w:szCs w:val="40"/>
                <w:lang w:val="en-GB"/>
              </w:rPr>
            </w:pPr>
          </w:p>
          <w:p w14:paraId="655AABA3" w14:textId="77777777" w:rsidR="00447C13" w:rsidRPr="00821CD4" w:rsidRDefault="00447C13" w:rsidP="001B3FBD">
            <w:pPr>
              <w:jc w:val="center"/>
              <w:rPr>
                <w:b/>
                <w:sz w:val="40"/>
                <w:szCs w:val="40"/>
              </w:rPr>
            </w:pPr>
            <w:r w:rsidRPr="00821CD4">
              <w:rPr>
                <w:b/>
                <w:sz w:val="40"/>
                <w:szCs w:val="40"/>
              </w:rPr>
              <w:t>PIANO DIDATTICO ANNUALE</w:t>
            </w:r>
          </w:p>
          <w:p w14:paraId="62776EF8" w14:textId="77777777" w:rsidR="00447C13" w:rsidRDefault="00447C13" w:rsidP="001B3FBD">
            <w:pPr>
              <w:pStyle w:val="Titol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u w:val="single"/>
              </w:rPr>
            </w:pPr>
          </w:p>
        </w:tc>
        <w:tc>
          <w:tcPr>
            <w:tcW w:w="847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1AE9095F" w14:textId="77777777" w:rsidR="00447C13" w:rsidRDefault="00447C13" w:rsidP="001B3F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ModDid</w:t>
            </w:r>
            <w:proofErr w:type="spellEnd"/>
            <w:r>
              <w:rPr>
                <w:sz w:val="20"/>
              </w:rPr>
              <w:t xml:space="preserve"> 02</w:t>
            </w:r>
          </w:p>
          <w:p w14:paraId="79193CDA" w14:textId="77777777" w:rsidR="00447C13" w:rsidRDefault="00447C13" w:rsidP="001B3FBD">
            <w:pPr>
              <w:jc w:val="center"/>
            </w:pPr>
            <w:r>
              <w:rPr>
                <w:sz w:val="20"/>
              </w:rPr>
              <w:t>Rev00 del 1/9/18</w:t>
            </w:r>
          </w:p>
        </w:tc>
      </w:tr>
    </w:tbl>
    <w:p w14:paraId="3B625F1D" w14:textId="77777777" w:rsidR="00447C13" w:rsidRDefault="00447C13" w:rsidP="005B4897"/>
    <w:p w14:paraId="47E7B1B4" w14:textId="77777777" w:rsidR="00447C13" w:rsidRDefault="00447C13" w:rsidP="006B5F8B">
      <w:pPr>
        <w:rPr>
          <w:b/>
          <w:sz w:val="32"/>
          <w:szCs w:val="32"/>
        </w:rPr>
      </w:pPr>
    </w:p>
    <w:p w14:paraId="1E991BE3" w14:textId="77777777" w:rsidR="00447C13" w:rsidRDefault="00447C13" w:rsidP="005B4897">
      <w:pPr>
        <w:jc w:val="center"/>
        <w:rPr>
          <w:b/>
          <w:sz w:val="32"/>
          <w:szCs w:val="32"/>
        </w:rPr>
      </w:pPr>
    </w:p>
    <w:p w14:paraId="72CF909B" w14:textId="77777777" w:rsidR="00447C13" w:rsidRDefault="00447C13" w:rsidP="005B4897">
      <w:pPr>
        <w:jc w:val="center"/>
        <w:rPr>
          <w:b/>
          <w:sz w:val="32"/>
          <w:szCs w:val="32"/>
        </w:rPr>
      </w:pPr>
    </w:p>
    <w:p w14:paraId="0EFF60F2" w14:textId="77777777" w:rsidR="00447C13" w:rsidRDefault="00447C13" w:rsidP="001B3FBD">
      <w:pPr>
        <w:rPr>
          <w:b/>
          <w:sz w:val="32"/>
          <w:szCs w:val="32"/>
        </w:rPr>
      </w:pPr>
    </w:p>
    <w:p w14:paraId="7636E540" w14:textId="1759D6F8" w:rsidR="00447C13" w:rsidRDefault="00447C13" w:rsidP="005B489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CLASSI </w:t>
      </w:r>
      <w:r w:rsidR="00BE00A7">
        <w:rPr>
          <w:b/>
          <w:sz w:val="32"/>
          <w:szCs w:val="32"/>
        </w:rPr>
        <w:t>QUARTE</w:t>
      </w:r>
    </w:p>
    <w:p w14:paraId="3305B113" w14:textId="77777777" w:rsidR="00447C13" w:rsidRDefault="00447C13" w:rsidP="005B4897">
      <w:pPr>
        <w:jc w:val="center"/>
        <w:rPr>
          <w:b/>
          <w:sz w:val="32"/>
          <w:szCs w:val="32"/>
        </w:rPr>
      </w:pPr>
    </w:p>
    <w:p w14:paraId="7C67043C" w14:textId="77777777" w:rsidR="00447C13" w:rsidRDefault="00447C13" w:rsidP="005B4897">
      <w:pPr>
        <w:jc w:val="center"/>
        <w:rPr>
          <w:b/>
          <w:sz w:val="32"/>
          <w:szCs w:val="32"/>
        </w:rPr>
      </w:pPr>
    </w:p>
    <w:p w14:paraId="39EF6596" w14:textId="77777777" w:rsidR="001B3FBD" w:rsidRDefault="00447C13" w:rsidP="001B3FBD">
      <w:pPr>
        <w:pStyle w:val="Standard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INDIRIZZO:</w:t>
      </w:r>
      <w:r w:rsidR="001B3FBD">
        <w:rPr>
          <w:b/>
          <w:sz w:val="32"/>
          <w:szCs w:val="32"/>
        </w:rPr>
        <w:t xml:space="preserve"> SERVIZI PER LA SANITÀ </w:t>
      </w:r>
    </w:p>
    <w:p w14:paraId="30190329" w14:textId="77777777" w:rsidR="001B3FBD" w:rsidRDefault="001B3FBD" w:rsidP="001B3FBD">
      <w:pPr>
        <w:pStyle w:val="Standard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E L’ASSISTENZA SOCIALE</w:t>
      </w:r>
    </w:p>
    <w:p w14:paraId="171A65F0" w14:textId="4A9B034D" w:rsidR="00447C13" w:rsidRPr="00001BBD" w:rsidRDefault="00447C13" w:rsidP="005B4897">
      <w:pPr>
        <w:jc w:val="center"/>
        <w:rPr>
          <w:b/>
          <w:sz w:val="32"/>
          <w:szCs w:val="32"/>
        </w:rPr>
      </w:pPr>
    </w:p>
    <w:p w14:paraId="6AC570A4" w14:textId="77777777" w:rsidR="00447C13" w:rsidRPr="00001BBD" w:rsidRDefault="00447C13" w:rsidP="005B4897">
      <w:pPr>
        <w:jc w:val="center"/>
        <w:rPr>
          <w:b/>
          <w:sz w:val="32"/>
          <w:szCs w:val="32"/>
        </w:rPr>
      </w:pPr>
    </w:p>
    <w:p w14:paraId="337F3638" w14:textId="77777777" w:rsidR="00447C13" w:rsidRDefault="00447C13" w:rsidP="005B4897">
      <w:pPr>
        <w:jc w:val="center"/>
        <w:rPr>
          <w:b/>
          <w:sz w:val="32"/>
          <w:szCs w:val="32"/>
        </w:rPr>
      </w:pPr>
    </w:p>
    <w:p w14:paraId="324FD8E3" w14:textId="2CCE5B63" w:rsidR="00447C13" w:rsidRPr="00001BBD" w:rsidRDefault="00447C13" w:rsidP="005B4897">
      <w:pPr>
        <w:jc w:val="center"/>
        <w:rPr>
          <w:b/>
          <w:sz w:val="32"/>
          <w:szCs w:val="32"/>
        </w:rPr>
      </w:pPr>
      <w:r w:rsidRPr="00001BBD">
        <w:rPr>
          <w:b/>
          <w:sz w:val="32"/>
          <w:szCs w:val="32"/>
        </w:rPr>
        <w:t>ANNO SCOLASTICO</w:t>
      </w:r>
      <w:r w:rsidRPr="00CD250F">
        <w:rPr>
          <w:b/>
          <w:sz w:val="32"/>
          <w:szCs w:val="32"/>
        </w:rPr>
        <w:t>: 2</w:t>
      </w:r>
      <w:r w:rsidR="001B3FBD" w:rsidRPr="00CD250F">
        <w:rPr>
          <w:b/>
          <w:sz w:val="32"/>
          <w:szCs w:val="32"/>
        </w:rPr>
        <w:t>02</w:t>
      </w:r>
      <w:r w:rsidR="00285F37">
        <w:rPr>
          <w:b/>
          <w:sz w:val="32"/>
          <w:szCs w:val="32"/>
        </w:rPr>
        <w:t>5</w:t>
      </w:r>
      <w:r w:rsidRPr="00CD250F">
        <w:rPr>
          <w:b/>
          <w:sz w:val="32"/>
          <w:szCs w:val="32"/>
        </w:rPr>
        <w:t>/20</w:t>
      </w:r>
      <w:r w:rsidR="001B3FBD" w:rsidRPr="00CD250F">
        <w:rPr>
          <w:b/>
          <w:sz w:val="32"/>
          <w:szCs w:val="32"/>
        </w:rPr>
        <w:t>2</w:t>
      </w:r>
      <w:r w:rsidR="00285F37">
        <w:rPr>
          <w:b/>
          <w:sz w:val="32"/>
          <w:szCs w:val="32"/>
        </w:rPr>
        <w:t>6</w:t>
      </w:r>
    </w:p>
    <w:p w14:paraId="3C404E70" w14:textId="77777777" w:rsidR="00447C13" w:rsidRDefault="00447C13" w:rsidP="005B4897">
      <w:pPr>
        <w:jc w:val="center"/>
        <w:rPr>
          <w:b/>
          <w:sz w:val="32"/>
          <w:szCs w:val="32"/>
        </w:rPr>
      </w:pPr>
    </w:p>
    <w:p w14:paraId="0A0DED97" w14:textId="77777777" w:rsidR="00447C13" w:rsidRDefault="00447C13" w:rsidP="005B4897">
      <w:pPr>
        <w:jc w:val="center"/>
        <w:rPr>
          <w:b/>
        </w:rPr>
      </w:pPr>
    </w:p>
    <w:p w14:paraId="53607798" w14:textId="77777777" w:rsidR="00447C13" w:rsidRDefault="00447C13" w:rsidP="005B4897">
      <w:pPr>
        <w:jc w:val="center"/>
        <w:rPr>
          <w:b/>
          <w:sz w:val="32"/>
          <w:szCs w:val="32"/>
        </w:rPr>
      </w:pPr>
    </w:p>
    <w:p w14:paraId="14D4CC5B" w14:textId="3E477F72" w:rsidR="001B3FBD" w:rsidRDefault="00447C13" w:rsidP="001B3FBD">
      <w:pPr>
        <w:jc w:val="center"/>
        <w:rPr>
          <w:b/>
          <w:sz w:val="32"/>
          <w:szCs w:val="32"/>
        </w:rPr>
      </w:pPr>
      <w:r w:rsidRPr="00001BBD">
        <w:rPr>
          <w:b/>
          <w:sz w:val="32"/>
          <w:szCs w:val="32"/>
        </w:rPr>
        <w:t xml:space="preserve">ASSE </w:t>
      </w:r>
      <w:proofErr w:type="gramStart"/>
      <w:r w:rsidRPr="00001BBD">
        <w:rPr>
          <w:b/>
          <w:sz w:val="32"/>
          <w:szCs w:val="32"/>
        </w:rPr>
        <w:t>CULTURALE</w:t>
      </w:r>
      <w:r>
        <w:rPr>
          <w:b/>
          <w:sz w:val="32"/>
          <w:szCs w:val="32"/>
        </w:rPr>
        <w:t xml:space="preserve"> :</w:t>
      </w:r>
      <w:proofErr w:type="gramEnd"/>
      <w:r>
        <w:rPr>
          <w:b/>
          <w:sz w:val="32"/>
          <w:szCs w:val="32"/>
        </w:rPr>
        <w:t xml:space="preserve"> </w:t>
      </w:r>
      <w:r w:rsidR="001B3FBD">
        <w:rPr>
          <w:b/>
          <w:sz w:val="32"/>
          <w:szCs w:val="32"/>
        </w:rPr>
        <w:t xml:space="preserve"> SCIENTIFICO-TECNOLOGICO </w:t>
      </w:r>
    </w:p>
    <w:p w14:paraId="42B06C51" w14:textId="77777777" w:rsidR="001B3FBD" w:rsidRDefault="001B3FBD" w:rsidP="001B3FBD">
      <w:pPr>
        <w:pStyle w:val="Standard"/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E</w:t>
      </w:r>
      <w:proofErr w:type="gramEnd"/>
      <w:r>
        <w:rPr>
          <w:b/>
          <w:sz w:val="32"/>
          <w:szCs w:val="32"/>
        </w:rPr>
        <w:t xml:space="preserve"> PROFESSIONALE</w:t>
      </w:r>
    </w:p>
    <w:p w14:paraId="3C5BD0A2" w14:textId="77777777" w:rsidR="00447C13" w:rsidRDefault="00447C13" w:rsidP="005B4897">
      <w:pPr>
        <w:jc w:val="center"/>
        <w:rPr>
          <w:b/>
          <w:sz w:val="32"/>
          <w:szCs w:val="32"/>
        </w:rPr>
      </w:pPr>
    </w:p>
    <w:p w14:paraId="295FB20A" w14:textId="77777777" w:rsidR="00447C13" w:rsidRDefault="00447C13" w:rsidP="005B4897">
      <w:pPr>
        <w:jc w:val="center"/>
        <w:rPr>
          <w:b/>
          <w:sz w:val="32"/>
          <w:szCs w:val="32"/>
        </w:rPr>
      </w:pPr>
    </w:p>
    <w:p w14:paraId="573E05A5" w14:textId="47D3550F" w:rsidR="00447C13" w:rsidRDefault="00447C13" w:rsidP="005B4897">
      <w:pPr>
        <w:jc w:val="center"/>
        <w:rPr>
          <w:b/>
        </w:rPr>
      </w:pPr>
      <w:proofErr w:type="gramStart"/>
      <w:r w:rsidRPr="00001BBD">
        <w:rPr>
          <w:b/>
          <w:sz w:val="32"/>
          <w:szCs w:val="32"/>
        </w:rPr>
        <w:t xml:space="preserve">DISCIPLINA </w:t>
      </w:r>
      <w:r>
        <w:rPr>
          <w:b/>
          <w:sz w:val="32"/>
          <w:szCs w:val="32"/>
        </w:rPr>
        <w:t>:</w:t>
      </w:r>
      <w:proofErr w:type="gramEnd"/>
      <w:r w:rsidR="001B3FBD">
        <w:rPr>
          <w:b/>
          <w:sz w:val="32"/>
          <w:szCs w:val="32"/>
        </w:rPr>
        <w:t xml:space="preserve"> </w:t>
      </w:r>
      <w:r w:rsidR="00BE00A7">
        <w:rPr>
          <w:b/>
          <w:sz w:val="32"/>
          <w:szCs w:val="32"/>
        </w:rPr>
        <w:t>METODOLOGIE OPERATIVE</w:t>
      </w:r>
    </w:p>
    <w:p w14:paraId="016B66E2" w14:textId="77777777" w:rsidR="00447C13" w:rsidRDefault="00447C13" w:rsidP="005B4897">
      <w:pPr>
        <w:rPr>
          <w:b/>
          <w:sz w:val="32"/>
          <w:szCs w:val="32"/>
        </w:rPr>
      </w:pPr>
    </w:p>
    <w:p w14:paraId="10569AB6" w14:textId="77777777" w:rsidR="00447C13" w:rsidRDefault="00447C13" w:rsidP="005B4897">
      <w:pPr>
        <w:rPr>
          <w:b/>
          <w:sz w:val="32"/>
          <w:szCs w:val="32"/>
        </w:rPr>
      </w:pPr>
    </w:p>
    <w:p w14:paraId="6579EAD8" w14:textId="77777777" w:rsidR="00447C13" w:rsidRDefault="00447C13" w:rsidP="005B4897">
      <w:pPr>
        <w:rPr>
          <w:b/>
          <w:sz w:val="32"/>
          <w:szCs w:val="32"/>
        </w:rPr>
      </w:pPr>
    </w:p>
    <w:p w14:paraId="76DED86B" w14:textId="567D6073" w:rsidR="00447C13" w:rsidRDefault="00447C13" w:rsidP="005B4897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a cura dei docenti del </w:t>
      </w:r>
      <w:r w:rsidR="00BE00A7">
        <w:rPr>
          <w:b/>
          <w:sz w:val="32"/>
          <w:szCs w:val="32"/>
        </w:rPr>
        <w:t>D</w:t>
      </w:r>
      <w:r>
        <w:rPr>
          <w:b/>
          <w:sz w:val="32"/>
          <w:szCs w:val="32"/>
        </w:rPr>
        <w:t>ipartimento d</w:t>
      </w:r>
      <w:r w:rsidR="001B3FBD">
        <w:rPr>
          <w:b/>
          <w:sz w:val="32"/>
          <w:szCs w:val="32"/>
        </w:rPr>
        <w:t>ella C. C. B023</w:t>
      </w:r>
    </w:p>
    <w:p w14:paraId="5E2181D2" w14:textId="77777777" w:rsidR="00447C13" w:rsidRDefault="00447C13" w:rsidP="005B4897">
      <w:pPr>
        <w:rPr>
          <w:b/>
          <w:sz w:val="32"/>
          <w:szCs w:val="32"/>
        </w:rPr>
      </w:pPr>
    </w:p>
    <w:p w14:paraId="5B85C887" w14:textId="77777777" w:rsidR="001B3FBD" w:rsidRDefault="001B3FBD" w:rsidP="001B3FBD">
      <w:pPr>
        <w:pStyle w:val="Standard"/>
        <w:rPr>
          <w:b/>
          <w:sz w:val="32"/>
          <w:szCs w:val="32"/>
        </w:rPr>
      </w:pPr>
    </w:p>
    <w:p w14:paraId="39C5FB77" w14:textId="77777777" w:rsidR="00C04CED" w:rsidRDefault="00C04CED" w:rsidP="00C04CED">
      <w:pPr>
        <w:pStyle w:val="Standard"/>
        <w:rPr>
          <w:b/>
          <w:sz w:val="32"/>
          <w:szCs w:val="32"/>
        </w:rPr>
      </w:pPr>
    </w:p>
    <w:p w14:paraId="23B96AEB" w14:textId="77777777" w:rsidR="004F0525" w:rsidRPr="003D634C" w:rsidRDefault="004F0525" w:rsidP="004F0525">
      <w:pPr>
        <w:pStyle w:val="Standard"/>
      </w:pPr>
      <w:r w:rsidRPr="003D634C">
        <w:rPr>
          <w:b/>
          <w:sz w:val="32"/>
          <w:szCs w:val="32"/>
        </w:rPr>
        <w:t>R. Poli (</w:t>
      </w:r>
      <w:r w:rsidRPr="003D634C">
        <w:rPr>
          <w:b/>
        </w:rPr>
        <w:t>Referente di Dipartimento)</w:t>
      </w:r>
    </w:p>
    <w:p w14:paraId="1B478C78" w14:textId="77777777" w:rsidR="004F0525" w:rsidRPr="003D634C" w:rsidRDefault="004F0525" w:rsidP="004F0525">
      <w:pPr>
        <w:pStyle w:val="Standard"/>
        <w:rPr>
          <w:b/>
          <w:sz w:val="32"/>
          <w:szCs w:val="32"/>
        </w:rPr>
      </w:pPr>
      <w:r w:rsidRPr="003D634C">
        <w:rPr>
          <w:b/>
          <w:sz w:val="32"/>
          <w:szCs w:val="32"/>
        </w:rPr>
        <w:t>R. Didonna</w:t>
      </w:r>
    </w:p>
    <w:p w14:paraId="22E49BEE" w14:textId="77777777" w:rsidR="004F0525" w:rsidRPr="003D634C" w:rsidRDefault="004F0525" w:rsidP="004F0525">
      <w:pPr>
        <w:pStyle w:val="Standard"/>
        <w:rPr>
          <w:b/>
          <w:sz w:val="32"/>
          <w:szCs w:val="32"/>
        </w:rPr>
      </w:pPr>
      <w:r w:rsidRPr="003D634C">
        <w:rPr>
          <w:b/>
          <w:sz w:val="32"/>
          <w:szCs w:val="32"/>
        </w:rPr>
        <w:t>E. Galeotti</w:t>
      </w:r>
    </w:p>
    <w:p w14:paraId="373EC61D" w14:textId="77777777" w:rsidR="004F0525" w:rsidRPr="003D634C" w:rsidRDefault="004F0525" w:rsidP="004F0525">
      <w:pPr>
        <w:pStyle w:val="Standard"/>
        <w:rPr>
          <w:b/>
          <w:sz w:val="32"/>
          <w:szCs w:val="32"/>
        </w:rPr>
      </w:pPr>
      <w:r w:rsidRPr="003D634C">
        <w:rPr>
          <w:b/>
          <w:sz w:val="32"/>
          <w:szCs w:val="32"/>
        </w:rPr>
        <w:t xml:space="preserve">E. </w:t>
      </w:r>
      <w:proofErr w:type="spellStart"/>
      <w:r w:rsidRPr="003D634C">
        <w:rPr>
          <w:b/>
          <w:sz w:val="32"/>
          <w:szCs w:val="32"/>
        </w:rPr>
        <w:t>Iannì</w:t>
      </w:r>
      <w:proofErr w:type="spellEnd"/>
    </w:p>
    <w:p w14:paraId="7E431967" w14:textId="77777777" w:rsidR="004F0525" w:rsidRDefault="004F0525" w:rsidP="004F0525">
      <w:pPr>
        <w:pStyle w:val="Standard"/>
        <w:rPr>
          <w:b/>
          <w:sz w:val="32"/>
          <w:szCs w:val="32"/>
        </w:rPr>
      </w:pPr>
      <w:r w:rsidRPr="003D634C">
        <w:rPr>
          <w:b/>
          <w:sz w:val="32"/>
          <w:szCs w:val="32"/>
        </w:rPr>
        <w:t xml:space="preserve">C. </w:t>
      </w:r>
      <w:proofErr w:type="spellStart"/>
      <w:r w:rsidRPr="003D634C">
        <w:rPr>
          <w:b/>
          <w:sz w:val="32"/>
          <w:szCs w:val="32"/>
        </w:rPr>
        <w:t>Scagnoli</w:t>
      </w:r>
      <w:proofErr w:type="spellEnd"/>
    </w:p>
    <w:p w14:paraId="35F376C4" w14:textId="77777777" w:rsidR="001C08A1" w:rsidRDefault="001C08A1">
      <w:pPr>
        <w:rPr>
          <w:bCs/>
          <w:kern w:val="3"/>
          <w:u w:val="single"/>
        </w:rPr>
      </w:pPr>
      <w:r>
        <w:rPr>
          <w:bCs/>
          <w:u w:val="single"/>
        </w:rPr>
        <w:br w:type="page"/>
      </w:r>
    </w:p>
    <w:p w14:paraId="149C2AB6" w14:textId="77777777" w:rsidR="00B63EC9" w:rsidRPr="0060280C" w:rsidRDefault="00B63EC9" w:rsidP="00B63EC9">
      <w:pPr>
        <w:pStyle w:val="Standard"/>
        <w:jc w:val="center"/>
        <w:rPr>
          <w:bCs/>
          <w:u w:val="single"/>
        </w:rPr>
      </w:pPr>
    </w:p>
    <w:p w14:paraId="31FE086B" w14:textId="5A45C995" w:rsidR="00E10FD2" w:rsidRDefault="004F3DD9" w:rsidP="00E10FD2">
      <w:proofErr w:type="spellStart"/>
      <w:r>
        <w:rPr>
          <w:b/>
        </w:rPr>
        <w:t>UdA</w:t>
      </w:r>
      <w:proofErr w:type="spellEnd"/>
      <w:r>
        <w:rPr>
          <w:b/>
        </w:rPr>
        <w:t xml:space="preserve"> 1</w:t>
      </w:r>
      <w:r w:rsidR="00E10FD2">
        <w:rPr>
          <w:b/>
        </w:rPr>
        <w:t>: L</w:t>
      </w:r>
      <w:r w:rsidR="00BE00A7">
        <w:rPr>
          <w:b/>
        </w:rPr>
        <w:t>A RELAZIONE DI AIUTO</w:t>
      </w:r>
      <w:r w:rsidR="00087D7B">
        <w:rPr>
          <w:b/>
        </w:rPr>
        <w:t xml:space="preserve"> E </w:t>
      </w:r>
      <w:r w:rsidR="002836EA">
        <w:rPr>
          <w:b/>
        </w:rPr>
        <w:t xml:space="preserve">IL </w:t>
      </w:r>
      <w:r w:rsidR="00087D7B" w:rsidRPr="00FA1783">
        <w:rPr>
          <w:b/>
        </w:rPr>
        <w:t>DISAGIO SOCIALE</w:t>
      </w:r>
    </w:p>
    <w:p w14:paraId="7995B713" w14:textId="77777777" w:rsidR="00E10FD2" w:rsidRDefault="00E10FD2" w:rsidP="00E10FD2"/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08"/>
        <w:gridCol w:w="7120"/>
      </w:tblGrid>
      <w:tr w:rsidR="00E10FD2" w14:paraId="78604C1A" w14:textId="77777777" w:rsidTr="00B5380A"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D5BAB" w14:textId="755D4ED3" w:rsidR="00E10FD2" w:rsidRDefault="00E10FD2" w:rsidP="00B5380A">
            <w:r>
              <w:rPr>
                <w:b/>
              </w:rPr>
              <w:t xml:space="preserve">Competenza PECUP </w:t>
            </w:r>
            <w:r>
              <w:rPr>
                <w:b/>
                <w:sz w:val="20"/>
              </w:rPr>
              <w:t xml:space="preserve">(1) 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D8090" w14:textId="350A9C42" w:rsidR="00660485" w:rsidRPr="00FA1783" w:rsidRDefault="00660485" w:rsidP="00FA1783">
            <w:pPr>
              <w:spacing w:line="256" w:lineRule="auto"/>
              <w:rPr>
                <w:u w:val="single"/>
              </w:rPr>
            </w:pPr>
            <w:r w:rsidRPr="00660485">
              <w:rPr>
                <w:u w:val="single"/>
              </w:rPr>
              <w:t>Competenza n.3</w:t>
            </w:r>
            <w:r w:rsidR="00FA1783">
              <w:rPr>
                <w:u w:val="single"/>
              </w:rPr>
              <w:t xml:space="preserve">: </w:t>
            </w:r>
            <w:r w:rsidRPr="00660485">
              <w:t>Facilitare la comunicazione tra persone e gruppi, anche di culture e contesti diversi, adottando modalità comunicative e relazionali adeguate ai diversi ambiti professionali e alle diverse tipologie di utenza</w:t>
            </w:r>
          </w:p>
          <w:p w14:paraId="653169CB" w14:textId="31B82031" w:rsidR="00660485" w:rsidRDefault="00200018" w:rsidP="00FA1783">
            <w:pPr>
              <w:spacing w:line="256" w:lineRule="auto"/>
              <w:rPr>
                <w:u w:val="single"/>
              </w:rPr>
            </w:pPr>
            <w:r w:rsidRPr="00660485">
              <w:rPr>
                <w:u w:val="single"/>
              </w:rPr>
              <w:t>Competenza n. 4</w:t>
            </w:r>
            <w:r w:rsidR="00FA1783">
              <w:rPr>
                <w:u w:val="single"/>
              </w:rPr>
              <w:t xml:space="preserve">: </w:t>
            </w:r>
            <w:r w:rsidRPr="00660485">
              <w:t>Prendersi cura e collaborare al soddisfacimento dei bisogni di base di bambini, persone con disabilità, anziani nell’espletamento delle più comuni attività quotidiane</w:t>
            </w:r>
            <w:r w:rsidRPr="00660485">
              <w:rPr>
                <w:u w:val="single"/>
              </w:rPr>
              <w:t xml:space="preserve"> </w:t>
            </w:r>
          </w:p>
          <w:p w14:paraId="06834F46" w14:textId="77777777" w:rsidR="00E10FD2" w:rsidRDefault="00E10FD2" w:rsidP="00B5380A">
            <w:r w:rsidRPr="00660485">
              <w:rPr>
                <w:u w:val="single"/>
              </w:rPr>
              <w:t>Competenza n.</w:t>
            </w:r>
            <w:r w:rsidR="00584A1D" w:rsidRPr="00660485">
              <w:rPr>
                <w:u w:val="single"/>
              </w:rPr>
              <w:t>5</w:t>
            </w:r>
            <w:r w:rsidR="00FA1783">
              <w:rPr>
                <w:u w:val="single"/>
              </w:rPr>
              <w:t xml:space="preserve">: </w:t>
            </w:r>
            <w:r w:rsidR="00584A1D" w:rsidRPr="00660485">
              <w:t xml:space="preserve">Partecipare alla presa in carico </w:t>
            </w:r>
            <w:proofErr w:type="gramStart"/>
            <w:r w:rsidR="00584A1D" w:rsidRPr="00660485">
              <w:t>socio-assistenziale</w:t>
            </w:r>
            <w:proofErr w:type="gramEnd"/>
            <w:r w:rsidR="00584A1D" w:rsidRPr="00660485">
              <w:t xml:space="preserve"> di soggetti le cui condizioni determinano uno stato di non autosufficienza parziale o totale, di compromissione delle capacità cognitive e motorie, applicando tecniche stabilite e facendo uso dei principali ausili</w:t>
            </w:r>
            <w:r w:rsidR="00592272">
              <w:t>/</w:t>
            </w:r>
            <w:r w:rsidR="00584A1D" w:rsidRPr="00660485">
              <w:t>presidi.</w:t>
            </w:r>
          </w:p>
          <w:p w14:paraId="52D2B46B" w14:textId="4F3B0925" w:rsidR="00545C2A" w:rsidRPr="00545C2A" w:rsidRDefault="00545C2A" w:rsidP="00B5380A">
            <w:pPr>
              <w:rPr>
                <w:u w:val="single"/>
              </w:rPr>
            </w:pPr>
            <w:r w:rsidRPr="008262E6">
              <w:rPr>
                <w:u w:val="single"/>
              </w:rPr>
              <w:t>Competenza n. 7</w:t>
            </w:r>
            <w:r w:rsidR="00087D7B">
              <w:rPr>
                <w:u w:val="single"/>
              </w:rPr>
              <w:t xml:space="preserve"> </w:t>
            </w:r>
            <w:r w:rsidR="00087D7B" w:rsidRPr="00592272">
              <w:t>Gestire azioni di informazione e di orientamento dell’utente per facilitare l’accessibilità e la fruizione autonoma dei servizi pubblici e privati presenti sul territorio</w:t>
            </w:r>
          </w:p>
        </w:tc>
      </w:tr>
      <w:tr w:rsidR="00E10FD2" w14:paraId="1EEAA9A3" w14:textId="77777777" w:rsidTr="00592272">
        <w:trPr>
          <w:trHeight w:val="489"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8380D" w14:textId="392DBD66" w:rsidR="00E10FD2" w:rsidRPr="00592272" w:rsidRDefault="00E10FD2" w:rsidP="00B5380A">
            <w:pPr>
              <w:rPr>
                <w:b/>
              </w:rPr>
            </w:pPr>
            <w:r>
              <w:rPr>
                <w:b/>
              </w:rPr>
              <w:t xml:space="preserve">Competenza/e chiave di cittadinanza  </w:t>
            </w:r>
            <w:proofErr w:type="gramStart"/>
            <w:r>
              <w:rPr>
                <w:b/>
              </w:rPr>
              <w:t xml:space="preserve">   </w:t>
            </w:r>
            <w:r>
              <w:rPr>
                <w:b/>
                <w:sz w:val="20"/>
              </w:rPr>
              <w:t>(</w:t>
            </w:r>
            <w:proofErr w:type="gramEnd"/>
            <w:r>
              <w:rPr>
                <w:b/>
                <w:sz w:val="20"/>
              </w:rPr>
              <w:t>2)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B1B7F" w14:textId="0939C985" w:rsidR="00E10FD2" w:rsidRPr="00466B4D" w:rsidRDefault="00466B4D" w:rsidP="00466B4D">
            <w:pPr>
              <w:spacing w:line="256" w:lineRule="auto"/>
            </w:pPr>
            <w:r w:rsidRPr="00466B4D">
              <w:t>Progettare</w:t>
            </w:r>
            <w:r>
              <w:t xml:space="preserve">- </w:t>
            </w:r>
            <w:r w:rsidRPr="00466B4D">
              <w:t xml:space="preserve">Comunicare </w:t>
            </w:r>
            <w:r>
              <w:t xml:space="preserve">- </w:t>
            </w:r>
            <w:r w:rsidRPr="00466B4D">
              <w:t>Collaborare e partecipare</w:t>
            </w:r>
            <w:r>
              <w:t xml:space="preserve">- </w:t>
            </w:r>
            <w:r w:rsidRPr="00466B4D">
              <w:t xml:space="preserve">Individuare collegamenti e relazioni </w:t>
            </w:r>
            <w:r>
              <w:t xml:space="preserve">- </w:t>
            </w:r>
            <w:r w:rsidRPr="00466B4D">
              <w:t>Acquisire e interpretare l’informazione</w:t>
            </w:r>
          </w:p>
        </w:tc>
      </w:tr>
      <w:tr w:rsidR="00E10FD2" w14:paraId="6C79E185" w14:textId="77777777" w:rsidTr="00B5380A"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A852B" w14:textId="77777777" w:rsidR="00E10FD2" w:rsidRPr="008262E6" w:rsidRDefault="00E10FD2" w:rsidP="00B5380A">
            <w:pPr>
              <w:rPr>
                <w:b/>
              </w:rPr>
            </w:pPr>
            <w:r w:rsidRPr="008262E6">
              <w:rPr>
                <w:b/>
              </w:rPr>
              <w:t>Competenza/e</w:t>
            </w:r>
          </w:p>
          <w:p w14:paraId="165389E1" w14:textId="77777777" w:rsidR="00E10FD2" w:rsidRPr="008262E6" w:rsidRDefault="00E10FD2" w:rsidP="00B5380A">
            <w:pPr>
              <w:rPr>
                <w:b/>
              </w:rPr>
            </w:pPr>
            <w:r w:rsidRPr="008262E6">
              <w:rPr>
                <w:b/>
              </w:rPr>
              <w:t xml:space="preserve">Disciplinare/i </w:t>
            </w:r>
          </w:p>
          <w:p w14:paraId="1DDD4C9D" w14:textId="77777777" w:rsidR="00E10FD2" w:rsidRDefault="00E10FD2" w:rsidP="00B5380A">
            <w:pPr>
              <w:rPr>
                <w:b/>
              </w:rPr>
            </w:pPr>
            <w:r w:rsidRPr="008262E6">
              <w:rPr>
                <w:b/>
              </w:rPr>
              <w:t>intermedie</w:t>
            </w:r>
            <w:r>
              <w:rPr>
                <w:b/>
              </w:rPr>
              <w:t xml:space="preserve">   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0AFCD" w14:textId="77777777" w:rsidR="00E10FD2" w:rsidRDefault="00466B4D" w:rsidP="00466B4D">
            <w:r w:rsidRPr="00466B4D">
              <w:t>Osservare le dinamiche comunicative</w:t>
            </w:r>
            <w:r>
              <w:t xml:space="preserve"> nei gruppi e tra le persone al fine di adottare strumenti e forme di comunicazione funzionali alla relazione di aiuto</w:t>
            </w:r>
          </w:p>
          <w:p w14:paraId="3C068770" w14:textId="77777777" w:rsidR="00466B4D" w:rsidRDefault="00466B4D" w:rsidP="00466B4D">
            <w:r w:rsidRPr="00466B4D">
              <w:t xml:space="preserve">Predisporre interventi per il soddisfacimento dei bisogni di base </w:t>
            </w:r>
            <w:proofErr w:type="gramStart"/>
            <w:r w:rsidRPr="00466B4D">
              <w:t>socio-assistenziali</w:t>
            </w:r>
            <w:proofErr w:type="gramEnd"/>
            <w:r w:rsidRPr="00466B4D">
              <w:t xml:space="preserve"> e sanitari</w:t>
            </w:r>
          </w:p>
          <w:p w14:paraId="635FC79E" w14:textId="11326C94" w:rsidR="00087D7B" w:rsidRPr="00087D7B" w:rsidRDefault="00087D7B" w:rsidP="00466B4D">
            <w:pPr>
              <w:rPr>
                <w:color w:val="000000"/>
              </w:rPr>
            </w:pPr>
            <w:r>
              <w:rPr>
                <w:color w:val="000000"/>
              </w:rPr>
              <w:t>Condividere all’interno di gruppi di lavoro informazioni e dati.</w:t>
            </w:r>
          </w:p>
        </w:tc>
      </w:tr>
      <w:tr w:rsidR="00E10FD2" w14:paraId="7637F08D" w14:textId="77777777" w:rsidTr="00B5380A"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DA574" w14:textId="77777777" w:rsidR="00E10FD2" w:rsidRDefault="00E10FD2" w:rsidP="00B5380A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5E51099D" w14:textId="77777777" w:rsidR="00E10FD2" w:rsidRDefault="00E10FD2" w:rsidP="00B5380A">
            <w:pPr>
              <w:rPr>
                <w:b/>
              </w:rPr>
            </w:pPr>
            <w:r>
              <w:rPr>
                <w:b/>
              </w:rPr>
              <w:t>Abilità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F28F1" w14:textId="42D95578" w:rsidR="00466B4D" w:rsidRPr="00466B4D" w:rsidRDefault="00466B4D" w:rsidP="00B5380A">
            <w:r w:rsidRPr="00466B4D">
              <w:t>Utilizzare tecniche e approcci comunicativi-relazionali ai fini della personalizzazione e della cura e presa in carico dell’utente</w:t>
            </w:r>
          </w:p>
          <w:p w14:paraId="26B0B23D" w14:textId="38CA11A1" w:rsidR="00466B4D" w:rsidRPr="00466B4D" w:rsidRDefault="00270216" w:rsidP="00B5380A">
            <w:r>
              <w:t>Osservazione sistematica per i</w:t>
            </w:r>
            <w:r w:rsidR="00466B4D" w:rsidRPr="00466B4D">
              <w:t>ndividuare gli interventi ai fini del mantenimento delle capacità residue e a supporto dell’autonomia</w:t>
            </w:r>
          </w:p>
          <w:p w14:paraId="32D853E7" w14:textId="77777777" w:rsidR="00E10FD2" w:rsidRDefault="00584A1D" w:rsidP="00B5380A">
            <w:r w:rsidRPr="00466B4D">
              <w:t>Predisporre semplici piani di lavoro sulla base dei bisogni individuati</w:t>
            </w:r>
          </w:p>
          <w:p w14:paraId="75EB3A6B" w14:textId="7674F7BF" w:rsidR="00087D7B" w:rsidRDefault="00381409" w:rsidP="00087D7B">
            <w:r>
              <w:t>C</w:t>
            </w:r>
            <w:r w:rsidR="00087D7B">
              <w:t>onos</w:t>
            </w:r>
            <w:r>
              <w:t>cere i servizi e gli interventi in relazione alle diverse utenze</w:t>
            </w:r>
            <w:r w:rsidR="00087D7B">
              <w:t>.</w:t>
            </w:r>
          </w:p>
          <w:p w14:paraId="65EAA7E5" w14:textId="488E83FF" w:rsidR="00087D7B" w:rsidRPr="00466B4D" w:rsidRDefault="00087D7B" w:rsidP="00087D7B">
            <w:r>
              <w:t>Individuare i bisogni, le risorse, i vincoli e i limiti.</w:t>
            </w:r>
          </w:p>
        </w:tc>
      </w:tr>
      <w:tr w:rsidR="00E10FD2" w14:paraId="1C99918A" w14:textId="77777777" w:rsidTr="00B5380A">
        <w:trPr>
          <w:trHeight w:val="528"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454CC" w14:textId="77777777" w:rsidR="00E10FD2" w:rsidRDefault="00E10FD2" w:rsidP="00B5380A">
            <w:pPr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3A972" w14:textId="77777777" w:rsidR="00E10FD2" w:rsidRDefault="0045677B" w:rsidP="00B5380A">
            <w:r>
              <w:t>Caratteristiche e modelli della comunicazione educativa e terapeutica</w:t>
            </w:r>
          </w:p>
          <w:p w14:paraId="3B132C33" w14:textId="77777777" w:rsidR="00381409" w:rsidRDefault="00381409" w:rsidP="00381409">
            <w:r>
              <w:rPr>
                <w:rFonts w:eastAsia="Arial"/>
                <w:color w:val="000000"/>
              </w:rPr>
              <w:t>Veicolare l’informazione sotto varie forme per instaurare una proficua relazione d’aiuto.</w:t>
            </w:r>
            <w:r>
              <w:t xml:space="preserve"> Caratteristiche delle principali tipologie di disagio.</w:t>
            </w:r>
          </w:p>
          <w:p w14:paraId="3605EE73" w14:textId="24E2FD6C" w:rsidR="00270216" w:rsidRPr="00381409" w:rsidRDefault="00270216" w:rsidP="00381409">
            <w:r>
              <w:t>Diversi strumenti di osservazione utili al lavoro con gli utenti.</w:t>
            </w:r>
          </w:p>
        </w:tc>
      </w:tr>
      <w:tr w:rsidR="00E10FD2" w14:paraId="5EC11091" w14:textId="77777777" w:rsidTr="00B5380A">
        <w:trPr>
          <w:trHeight w:val="705"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C24F7" w14:textId="77777777" w:rsidR="00E10FD2" w:rsidRDefault="00E10FD2" w:rsidP="00B5380A">
            <w:pPr>
              <w:rPr>
                <w:b/>
                <w:sz w:val="20"/>
              </w:rPr>
            </w:pPr>
            <w:r>
              <w:rPr>
                <w:b/>
              </w:rPr>
              <w:t xml:space="preserve">Contenuti </w:t>
            </w:r>
            <w:r>
              <w:rPr>
                <w:b/>
                <w:sz w:val="20"/>
              </w:rPr>
              <w:t>(4)</w:t>
            </w:r>
          </w:p>
          <w:p w14:paraId="4002EB20" w14:textId="77777777" w:rsidR="001B4326" w:rsidRDefault="001B4326" w:rsidP="00B5380A">
            <w:pPr>
              <w:rPr>
                <w:b/>
                <w:sz w:val="20"/>
              </w:rPr>
            </w:pPr>
          </w:p>
          <w:p w14:paraId="4B030AD5" w14:textId="77777777" w:rsidR="001B4326" w:rsidRDefault="001B4326" w:rsidP="00B5380A">
            <w:pPr>
              <w:rPr>
                <w:b/>
                <w:sz w:val="20"/>
              </w:rPr>
            </w:pPr>
          </w:p>
          <w:p w14:paraId="4EC36FE9" w14:textId="77777777" w:rsidR="001B4326" w:rsidRDefault="001B4326" w:rsidP="00B5380A">
            <w:pPr>
              <w:rPr>
                <w:b/>
                <w:sz w:val="20"/>
              </w:rPr>
            </w:pPr>
          </w:p>
          <w:p w14:paraId="3AA91204" w14:textId="77777777" w:rsidR="001B4326" w:rsidRDefault="001B4326" w:rsidP="00B5380A">
            <w:pPr>
              <w:rPr>
                <w:b/>
                <w:sz w:val="20"/>
              </w:rPr>
            </w:pPr>
          </w:p>
          <w:p w14:paraId="0324EB2A" w14:textId="77777777" w:rsidR="001B4326" w:rsidRDefault="001B4326" w:rsidP="00B5380A">
            <w:pPr>
              <w:rPr>
                <w:b/>
                <w:sz w:val="20"/>
              </w:rPr>
            </w:pPr>
          </w:p>
          <w:p w14:paraId="3A5E5737" w14:textId="77777777" w:rsidR="001B4326" w:rsidRDefault="001B4326" w:rsidP="00B5380A">
            <w:pPr>
              <w:rPr>
                <w:b/>
                <w:sz w:val="20"/>
              </w:rPr>
            </w:pPr>
          </w:p>
          <w:p w14:paraId="5044B239" w14:textId="77777777" w:rsidR="001B4326" w:rsidRDefault="001B4326" w:rsidP="00B5380A">
            <w:pPr>
              <w:rPr>
                <w:b/>
                <w:sz w:val="20"/>
              </w:rPr>
            </w:pPr>
          </w:p>
          <w:p w14:paraId="76760BFF" w14:textId="77777777" w:rsidR="001B4326" w:rsidRDefault="001B4326" w:rsidP="00B5380A">
            <w:pPr>
              <w:rPr>
                <w:b/>
                <w:sz w:val="20"/>
              </w:rPr>
            </w:pPr>
          </w:p>
          <w:p w14:paraId="29B726EE" w14:textId="77777777" w:rsidR="001B4326" w:rsidRDefault="001B4326" w:rsidP="00B5380A">
            <w:pPr>
              <w:rPr>
                <w:b/>
                <w:sz w:val="20"/>
              </w:rPr>
            </w:pPr>
          </w:p>
          <w:p w14:paraId="725D4483" w14:textId="77777777" w:rsidR="001B4326" w:rsidRDefault="001B4326" w:rsidP="00B5380A">
            <w:pPr>
              <w:rPr>
                <w:b/>
                <w:sz w:val="20"/>
              </w:rPr>
            </w:pPr>
          </w:p>
          <w:p w14:paraId="7F1A3D70" w14:textId="77777777" w:rsidR="001B4326" w:rsidRDefault="001B4326" w:rsidP="00B5380A">
            <w:pPr>
              <w:rPr>
                <w:b/>
                <w:sz w:val="20"/>
              </w:rPr>
            </w:pPr>
          </w:p>
          <w:p w14:paraId="4BB66251" w14:textId="77777777" w:rsidR="001B4326" w:rsidRDefault="001B4326" w:rsidP="00B5380A">
            <w:pPr>
              <w:rPr>
                <w:b/>
                <w:sz w:val="20"/>
              </w:rPr>
            </w:pPr>
          </w:p>
          <w:p w14:paraId="2EE6A5CD" w14:textId="77777777" w:rsidR="001B4326" w:rsidRPr="003925B7" w:rsidRDefault="001B4326" w:rsidP="001B4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925B7">
              <w:rPr>
                <w:b/>
                <w:color w:val="000000"/>
              </w:rPr>
              <w:t>Obiettivi minimi</w:t>
            </w:r>
          </w:p>
          <w:p w14:paraId="4A7113DA" w14:textId="77777777" w:rsidR="001B4326" w:rsidRDefault="001B4326" w:rsidP="00B5380A"/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D6AA5" w14:textId="77777777" w:rsidR="00E10FD2" w:rsidRDefault="0045677B" w:rsidP="00BE00A7">
            <w:r>
              <w:t>Comunicazione empatica e ascolto attivo nella relazione di aiuto</w:t>
            </w:r>
          </w:p>
          <w:p w14:paraId="250F1019" w14:textId="77777777" w:rsidR="0045677B" w:rsidRDefault="0045677B" w:rsidP="00BE00A7">
            <w:r>
              <w:t xml:space="preserve">Il processo di realizzazione dell’intervento </w:t>
            </w:r>
          </w:p>
          <w:p w14:paraId="582A6887" w14:textId="5A1E5F0D" w:rsidR="0045677B" w:rsidRDefault="0045677B" w:rsidP="00BE00A7">
            <w:r>
              <w:t>La prevenzione del burn-out</w:t>
            </w:r>
          </w:p>
          <w:p w14:paraId="1D243681" w14:textId="15BF810D" w:rsidR="0045677B" w:rsidRDefault="00073A43" w:rsidP="00073A43">
            <w:r>
              <w:t xml:space="preserve">Equipe e </w:t>
            </w:r>
            <w:r w:rsidR="0045677B" w:rsidRPr="0045677B">
              <w:t xml:space="preserve">lavoro di </w:t>
            </w:r>
            <w:r w:rsidR="0045677B">
              <w:t>r</w:t>
            </w:r>
            <w:r w:rsidR="0045677B" w:rsidRPr="0045677B">
              <w:t>ete</w:t>
            </w:r>
            <w:r w:rsidR="0045677B">
              <w:t xml:space="preserve"> </w:t>
            </w:r>
          </w:p>
          <w:p w14:paraId="6CE7A022" w14:textId="6EC681D9" w:rsidR="0045677B" w:rsidRDefault="0045677B" w:rsidP="00BE00A7">
            <w:r>
              <w:t>Il caregiver e l’assistenza alla persona</w:t>
            </w:r>
          </w:p>
          <w:p w14:paraId="3320E543" w14:textId="42DE852B" w:rsidR="00270216" w:rsidRDefault="00270216" w:rsidP="00BE00A7">
            <w:r>
              <w:t xml:space="preserve">Utilizzo di griglie, </w:t>
            </w:r>
            <w:r w:rsidR="001B4326">
              <w:t xml:space="preserve">questionari, </w:t>
            </w:r>
            <w:r w:rsidR="008262E6">
              <w:t>chec</w:t>
            </w:r>
            <w:r w:rsidRPr="008262E6">
              <w:t>k list,</w:t>
            </w:r>
            <w:r>
              <w:t xml:space="preserve"> diari di bordo e altri strumenti per l’osservazione sistematica degli utenti</w:t>
            </w:r>
          </w:p>
          <w:p w14:paraId="41184F9E" w14:textId="494D7F44" w:rsidR="00270216" w:rsidRDefault="0045677B" w:rsidP="00BE00A7">
            <w:r>
              <w:t>Presa in carico delle diver</w:t>
            </w:r>
            <w:r w:rsidR="00270216">
              <w:t>s</w:t>
            </w:r>
            <w:r>
              <w:t>e tipologie di utenti</w:t>
            </w:r>
            <w:r w:rsidR="00545C2A">
              <w:t xml:space="preserve"> con particolare riferimento alle situazioni di disagio</w:t>
            </w:r>
            <w:r w:rsidR="00270216">
              <w:t xml:space="preserve"> </w:t>
            </w:r>
            <w:r w:rsidR="00381409">
              <w:t>sociale</w:t>
            </w:r>
            <w:r w:rsidR="00270216">
              <w:t xml:space="preserve"> e individuazione di interventi e servizi</w:t>
            </w:r>
            <w:r w:rsidR="00381409">
              <w:t xml:space="preserve">. </w:t>
            </w:r>
          </w:p>
          <w:p w14:paraId="1954F086" w14:textId="77777777" w:rsidR="00073A43" w:rsidRDefault="00270216" w:rsidP="00073A43">
            <w:r>
              <w:t>Violenza (bullismo/cyberbullismo, maltrattamento e</w:t>
            </w:r>
            <w:r w:rsidR="00381409">
              <w:t xml:space="preserve"> violenza di genere</w:t>
            </w:r>
            <w:r>
              <w:t>)</w:t>
            </w:r>
            <w:r w:rsidR="00381409">
              <w:t>.</w:t>
            </w:r>
            <w:r>
              <w:t xml:space="preserve"> D</w:t>
            </w:r>
            <w:r w:rsidR="00381409">
              <w:t xml:space="preserve">evianza e carcere. </w:t>
            </w:r>
            <w:r>
              <w:t>P</w:t>
            </w:r>
            <w:r w:rsidR="00381409">
              <w:t>overtà</w:t>
            </w:r>
            <w:r>
              <w:t>.</w:t>
            </w:r>
            <w:r w:rsidR="00073A43">
              <w:t xml:space="preserve"> </w:t>
            </w:r>
          </w:p>
          <w:p w14:paraId="5FC825DB" w14:textId="5996B21F" w:rsidR="00073A43" w:rsidRPr="00073A43" w:rsidRDefault="00073A43" w:rsidP="00073A43">
            <w:pPr>
              <w:rPr>
                <w:b/>
              </w:rPr>
            </w:pPr>
            <w:r w:rsidRPr="00073A43">
              <w:rPr>
                <w:b/>
              </w:rPr>
              <w:t>La comunicazione efficace ed empatica</w:t>
            </w:r>
          </w:p>
          <w:p w14:paraId="6780F658" w14:textId="77777777" w:rsidR="00381409" w:rsidRPr="00073A43" w:rsidRDefault="00073A43" w:rsidP="00270216">
            <w:pPr>
              <w:rPr>
                <w:b/>
              </w:rPr>
            </w:pPr>
            <w:r w:rsidRPr="00073A43">
              <w:rPr>
                <w:b/>
              </w:rPr>
              <w:t>Lavoro di gruppo</w:t>
            </w:r>
          </w:p>
          <w:p w14:paraId="1C8D44FC" w14:textId="77777777" w:rsidR="00073A43" w:rsidRPr="00073A43" w:rsidRDefault="00073A43" w:rsidP="00270216">
            <w:pPr>
              <w:rPr>
                <w:b/>
              </w:rPr>
            </w:pPr>
            <w:r w:rsidRPr="00073A43">
              <w:rPr>
                <w:b/>
              </w:rPr>
              <w:t>Utilizzo di semplici strumenti di osservazione</w:t>
            </w:r>
          </w:p>
          <w:p w14:paraId="1305C0C5" w14:textId="4F5F84EF" w:rsidR="00073A43" w:rsidRDefault="00073A43" w:rsidP="00270216">
            <w:r w:rsidRPr="00073A43">
              <w:rPr>
                <w:b/>
              </w:rPr>
              <w:t>Conoscenza delle principali tipologie di disagio in ambito sociale</w:t>
            </w:r>
          </w:p>
        </w:tc>
      </w:tr>
      <w:tr w:rsidR="00E10FD2" w14:paraId="2AD4688E" w14:textId="77777777" w:rsidTr="00851411">
        <w:trPr>
          <w:trHeight w:val="353"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8172D" w14:textId="729C3B47" w:rsidR="00E10FD2" w:rsidRDefault="00E10FD2" w:rsidP="00B5380A">
            <w:r>
              <w:rPr>
                <w:b/>
              </w:rPr>
              <w:t xml:space="preserve">Compito/ Prodotto </w:t>
            </w:r>
            <w:r>
              <w:rPr>
                <w:b/>
                <w:sz w:val="20"/>
              </w:rPr>
              <w:t>(5)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EA6CC" w14:textId="48E3194B" w:rsidR="001B4326" w:rsidRPr="001B4326" w:rsidRDefault="001B4326" w:rsidP="00545C2A">
            <w:pPr>
              <w:rPr>
                <w:color w:val="000000"/>
              </w:rPr>
            </w:pPr>
            <w:r w:rsidRPr="001B4326">
              <w:rPr>
                <w:color w:val="000000"/>
              </w:rPr>
              <w:t>Realizzazione compiti reali (</w:t>
            </w:r>
            <w:r w:rsidR="00AA62D9" w:rsidRPr="001B4326">
              <w:rPr>
                <w:color w:val="000000"/>
              </w:rPr>
              <w:t>PPT</w:t>
            </w:r>
            <w:r w:rsidRPr="001B4326">
              <w:rPr>
                <w:color w:val="000000"/>
              </w:rPr>
              <w:t>, video, creazioni laboratoriali, cartelloni illustrativi, ecc.)</w:t>
            </w:r>
          </w:p>
          <w:p w14:paraId="703B37B1" w14:textId="056FDBF1" w:rsidR="00E10FD2" w:rsidRPr="00105D91" w:rsidRDefault="001B4326" w:rsidP="00545C2A">
            <w:pPr>
              <w:rPr>
                <w:color w:val="000000"/>
              </w:rPr>
            </w:pPr>
            <w:r w:rsidRPr="001B4326">
              <w:rPr>
                <w:color w:val="000000"/>
              </w:rPr>
              <w:t xml:space="preserve">Creazione di semplici strumenti di osservazione tarati sulle diverse tipologie di utenti </w:t>
            </w:r>
            <w:r>
              <w:rPr>
                <w:color w:val="000000"/>
              </w:rPr>
              <w:t>(con particolare riferimento alle esperienze previste nel PCTO)</w:t>
            </w:r>
          </w:p>
        </w:tc>
      </w:tr>
      <w:tr w:rsidR="00E10FD2" w14:paraId="0EA0103A" w14:textId="77777777" w:rsidTr="00851411">
        <w:trPr>
          <w:trHeight w:val="415"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C0B62" w14:textId="544300A5" w:rsidR="00E10FD2" w:rsidRDefault="00E10FD2" w:rsidP="00B5380A">
            <w:pPr>
              <w:rPr>
                <w:b/>
              </w:rPr>
            </w:pPr>
            <w:r>
              <w:rPr>
                <w:b/>
              </w:rPr>
              <w:lastRenderedPageBreak/>
              <w:t>Tempi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D3C53" w14:textId="6B46A6AD" w:rsidR="00E10FD2" w:rsidRDefault="004F3DD9" w:rsidP="002836EA">
            <w:r w:rsidRPr="001B4326">
              <w:t>Ottobre/dicembre</w:t>
            </w:r>
            <w:r w:rsidR="00BE00A7" w:rsidRPr="001B4326">
              <w:t xml:space="preserve"> 202</w:t>
            </w:r>
            <w:r w:rsidR="00D301CF">
              <w:t>5</w:t>
            </w:r>
          </w:p>
        </w:tc>
      </w:tr>
      <w:tr w:rsidR="00E10FD2" w14:paraId="7B0BC227" w14:textId="77777777" w:rsidTr="00B5380A"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1F9F3" w14:textId="297CA251" w:rsidR="00E10FD2" w:rsidRPr="00851411" w:rsidRDefault="00E10FD2" w:rsidP="00B5380A">
            <w:r>
              <w:rPr>
                <w:b/>
              </w:rPr>
              <w:t xml:space="preserve">Metodologie didattiche </w:t>
            </w:r>
            <w:r>
              <w:rPr>
                <w:b/>
                <w:sz w:val="20"/>
              </w:rPr>
              <w:t>(6)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13D25" w14:textId="77777777" w:rsidR="001B4326" w:rsidRPr="00302A8C" w:rsidRDefault="001B4326" w:rsidP="001B4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>Lezione frontale</w:t>
            </w:r>
          </w:p>
          <w:p w14:paraId="1DC3722F" w14:textId="77777777" w:rsidR="001B4326" w:rsidRPr="00302A8C" w:rsidRDefault="001B4326" w:rsidP="001B4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>Lezione partecipata</w:t>
            </w:r>
          </w:p>
          <w:p w14:paraId="6E004253" w14:textId="77777777" w:rsidR="001B4326" w:rsidRDefault="001B4326" w:rsidP="001B4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Attività di gruppo con tecniche diverse: </w:t>
            </w:r>
            <w:r w:rsidRPr="00302A8C">
              <w:rPr>
                <w:color w:val="000000"/>
              </w:rPr>
              <w:t>brainstorming</w:t>
            </w:r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circle</w:t>
            </w:r>
            <w:proofErr w:type="spellEnd"/>
            <w:r>
              <w:rPr>
                <w:color w:val="000000"/>
              </w:rPr>
              <w:t xml:space="preserve"> time, </w:t>
            </w:r>
            <w:proofErr w:type="spellStart"/>
            <w:r>
              <w:rPr>
                <w:color w:val="000000"/>
              </w:rPr>
              <w:t>role</w:t>
            </w:r>
            <w:proofErr w:type="spellEnd"/>
            <w:r>
              <w:rPr>
                <w:color w:val="000000"/>
              </w:rPr>
              <w:t xml:space="preserve"> play, ecc.)</w:t>
            </w:r>
          </w:p>
          <w:p w14:paraId="1AFD4E69" w14:textId="71207D0E" w:rsidR="001B4326" w:rsidRPr="00302A8C" w:rsidRDefault="00AA62D9" w:rsidP="001B4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Cooperative L</w:t>
            </w:r>
            <w:r w:rsidR="001B4326">
              <w:rPr>
                <w:color w:val="000000"/>
              </w:rPr>
              <w:t>earning per realizzazione compiti reali</w:t>
            </w:r>
          </w:p>
          <w:p w14:paraId="6CA0EA2E" w14:textId="77777777" w:rsidR="001B4326" w:rsidRDefault="001B4326" w:rsidP="001B4326">
            <w:pPr>
              <w:rPr>
                <w:color w:val="000000"/>
              </w:rPr>
            </w:pPr>
            <w:r>
              <w:rPr>
                <w:color w:val="000000"/>
              </w:rPr>
              <w:t xml:space="preserve">Analisi di semplici casi </w:t>
            </w:r>
          </w:p>
          <w:p w14:paraId="2198B95C" w14:textId="7444E3EA" w:rsidR="00E10FD2" w:rsidRPr="004F3DD9" w:rsidRDefault="00851411" w:rsidP="001B4326">
            <w:pPr>
              <w:rPr>
                <w:highlight w:val="green"/>
              </w:rPr>
            </w:pPr>
            <w:r w:rsidRPr="001B4326">
              <w:t xml:space="preserve">gruppi di lavoro per la </w:t>
            </w:r>
            <w:r w:rsidR="001B4326" w:rsidRPr="001B4326">
              <w:t>creazione di strumenti di osservazione</w:t>
            </w:r>
            <w:r w:rsidR="00E10FD2" w:rsidRPr="001B4326">
              <w:t xml:space="preserve"> </w:t>
            </w:r>
          </w:p>
        </w:tc>
      </w:tr>
      <w:tr w:rsidR="00E10FD2" w14:paraId="40380098" w14:textId="77777777" w:rsidTr="00B5380A"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840F7" w14:textId="53A5611E" w:rsidR="00E10FD2" w:rsidRDefault="00E10FD2" w:rsidP="00B5380A">
            <w:pPr>
              <w:rPr>
                <w:b/>
              </w:rPr>
            </w:pPr>
            <w:r>
              <w:rPr>
                <w:b/>
              </w:rPr>
              <w:t>Materiali, Strumenti e sussidi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395D7" w14:textId="46A4A618" w:rsidR="00E10FD2" w:rsidRPr="004F3DD9" w:rsidRDefault="00851411" w:rsidP="001B4326">
            <w:pPr>
              <w:rPr>
                <w:highlight w:val="green"/>
              </w:rPr>
            </w:pPr>
            <w:r w:rsidRPr="001B4326">
              <w:t>Libro di testo, f</w:t>
            </w:r>
            <w:r w:rsidR="00E10FD2" w:rsidRPr="001B4326">
              <w:t>otocopie,</w:t>
            </w:r>
            <w:r w:rsidRPr="001B4326">
              <w:t xml:space="preserve"> dispense e materiali vari,</w:t>
            </w:r>
            <w:r w:rsidR="00E10FD2" w:rsidRPr="001B4326">
              <w:t xml:space="preserve"> ricerche</w:t>
            </w:r>
            <w:r w:rsidRPr="001B4326">
              <w:t xml:space="preserve"> sul web</w:t>
            </w:r>
            <w:r w:rsidR="001B4326" w:rsidRPr="001B4326">
              <w:t>, video</w:t>
            </w:r>
            <w:r w:rsidR="00E10FD2" w:rsidRPr="001B4326">
              <w:t xml:space="preserve">, </w:t>
            </w:r>
          </w:p>
        </w:tc>
      </w:tr>
      <w:tr w:rsidR="00E10FD2" w14:paraId="5768B261" w14:textId="77777777" w:rsidTr="00851411">
        <w:trPr>
          <w:trHeight w:val="520"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6C212" w14:textId="0A8BA16E" w:rsidR="00E10FD2" w:rsidRPr="00851411" w:rsidRDefault="00E10FD2" w:rsidP="00B5380A">
            <w:r>
              <w:rPr>
                <w:b/>
              </w:rPr>
              <w:t xml:space="preserve">Verifiche: numero e tipologia </w:t>
            </w:r>
            <w:r>
              <w:rPr>
                <w:b/>
                <w:sz w:val="20"/>
              </w:rPr>
              <w:t>(7)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94CEC" w14:textId="648F1516" w:rsidR="00E10FD2" w:rsidRPr="004F3DD9" w:rsidRDefault="00592272" w:rsidP="001B4326">
            <w:pPr>
              <w:rPr>
                <w:highlight w:val="green"/>
              </w:rPr>
            </w:pPr>
            <w:r w:rsidRPr="001B4326">
              <w:t>Attraverso la valutazione di processo e di risultato rispetto a</w:t>
            </w:r>
            <w:r w:rsidR="001B4326" w:rsidRPr="001B4326">
              <w:t>i</w:t>
            </w:r>
            <w:r w:rsidRPr="001B4326">
              <w:t xml:space="preserve"> compit</w:t>
            </w:r>
            <w:r w:rsidR="001B4326" w:rsidRPr="001B4326">
              <w:t>i</w:t>
            </w:r>
            <w:r w:rsidRPr="001B4326">
              <w:t xml:space="preserve"> real</w:t>
            </w:r>
            <w:r w:rsidR="001B4326" w:rsidRPr="001B4326">
              <w:t>i</w:t>
            </w:r>
            <w:r w:rsidRPr="001B4326">
              <w:t xml:space="preserve"> pro</w:t>
            </w:r>
            <w:r w:rsidR="004F3DD9" w:rsidRPr="001B4326">
              <w:t>post</w:t>
            </w:r>
            <w:r w:rsidR="001B4326" w:rsidRPr="001B4326">
              <w:t>i</w:t>
            </w:r>
            <w:r w:rsidR="004F3DD9" w:rsidRPr="001B4326">
              <w:t xml:space="preserve"> </w:t>
            </w:r>
          </w:p>
        </w:tc>
      </w:tr>
      <w:tr w:rsidR="00E10FD2" w14:paraId="736DA8A3" w14:textId="77777777" w:rsidTr="00B5380A">
        <w:trPr>
          <w:trHeight w:val="586"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9F4BA" w14:textId="77777777" w:rsidR="00E10FD2" w:rsidRPr="001B4326" w:rsidRDefault="00E10FD2" w:rsidP="00B5380A">
            <w:r w:rsidRPr="001B4326">
              <w:rPr>
                <w:b/>
              </w:rPr>
              <w:t xml:space="preserve">Valutazione </w:t>
            </w:r>
            <w:r w:rsidRPr="001B4326">
              <w:rPr>
                <w:b/>
                <w:sz w:val="20"/>
              </w:rPr>
              <w:t>(8)</w:t>
            </w:r>
          </w:p>
          <w:p w14:paraId="019E6BA6" w14:textId="77777777" w:rsidR="00E10FD2" w:rsidRPr="001B4326" w:rsidRDefault="00E10FD2" w:rsidP="00B5380A">
            <w:pPr>
              <w:rPr>
                <w:b/>
              </w:rPr>
            </w:pP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C008B" w14:textId="03CC0CCC" w:rsidR="00E10FD2" w:rsidRPr="001B4326" w:rsidRDefault="00E10FD2" w:rsidP="00B5380A">
            <w:pPr>
              <w:rPr>
                <w:bCs/>
              </w:rPr>
            </w:pPr>
            <w:r w:rsidRPr="001B4326">
              <w:rPr>
                <w:bCs/>
              </w:rPr>
              <w:t>Per la valutazione si fa riferimento ai criteri general</w:t>
            </w:r>
            <w:r w:rsidR="001B4326" w:rsidRPr="001B4326">
              <w:rPr>
                <w:bCs/>
              </w:rPr>
              <w:t>i e griglie di riferimento dei D</w:t>
            </w:r>
            <w:r w:rsidRPr="001B4326">
              <w:rPr>
                <w:bCs/>
              </w:rPr>
              <w:t>ipartimenti</w:t>
            </w:r>
          </w:p>
        </w:tc>
      </w:tr>
      <w:tr w:rsidR="00E10FD2" w14:paraId="0982656E" w14:textId="77777777" w:rsidTr="00B5380A"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4C39D" w14:textId="5947E7B1" w:rsidR="00E10FD2" w:rsidRPr="00851411" w:rsidRDefault="00E10FD2" w:rsidP="00B5380A">
            <w:r>
              <w:rPr>
                <w:b/>
              </w:rPr>
              <w:t xml:space="preserve">Recupero: modalità e tempi </w:t>
            </w:r>
            <w:r>
              <w:rPr>
                <w:b/>
                <w:sz w:val="20"/>
              </w:rPr>
              <w:t>(9)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405E2" w14:textId="0B80F36A" w:rsidR="00E10FD2" w:rsidRDefault="00851411" w:rsidP="00B5380A">
            <w:r>
              <w:t>In itinere, attraverso lavori in piccoli gruppi e tutoraggio tra pari</w:t>
            </w:r>
          </w:p>
        </w:tc>
      </w:tr>
      <w:tr w:rsidR="00FA1783" w14:paraId="100CB033" w14:textId="77777777" w:rsidTr="00B5380A"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9D485" w14:textId="77777777" w:rsidR="00FA1783" w:rsidRDefault="00FA1783" w:rsidP="00FA1783">
            <w:pPr>
              <w:rPr>
                <w:b/>
              </w:rPr>
            </w:pPr>
            <w:r>
              <w:rPr>
                <w:b/>
              </w:rPr>
              <w:t xml:space="preserve">Eventuale raccordo con altre discipline ed assi 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AEEEC" w14:textId="496DBD6D" w:rsidR="00FA1783" w:rsidRDefault="00FA1783" w:rsidP="00FA1783">
            <w:r>
              <w:t>Raccordo con le discipline</w:t>
            </w:r>
            <w:r w:rsidR="008703CC">
              <w:t xml:space="preserve"> professionalizzanti</w:t>
            </w:r>
            <w:r>
              <w:t xml:space="preserve"> di indirizzo</w:t>
            </w:r>
          </w:p>
        </w:tc>
      </w:tr>
    </w:tbl>
    <w:p w14:paraId="667D98FE" w14:textId="0C53D053" w:rsidR="000634CA" w:rsidRDefault="000634CA" w:rsidP="00E10FD2">
      <w:pPr>
        <w:rPr>
          <w:b/>
        </w:rPr>
      </w:pPr>
    </w:p>
    <w:p w14:paraId="066BC970" w14:textId="77777777" w:rsidR="000634CA" w:rsidRDefault="000634CA">
      <w:pPr>
        <w:rPr>
          <w:b/>
        </w:rPr>
      </w:pPr>
      <w:r>
        <w:rPr>
          <w:b/>
        </w:rPr>
        <w:br w:type="page"/>
      </w:r>
    </w:p>
    <w:p w14:paraId="52CB8F9F" w14:textId="2EC4D660" w:rsidR="00E35232" w:rsidRPr="00FA1783" w:rsidRDefault="00E35232" w:rsidP="00E35232">
      <w:proofErr w:type="spellStart"/>
      <w:r w:rsidRPr="00FA1783">
        <w:rPr>
          <w:b/>
        </w:rPr>
        <w:lastRenderedPageBreak/>
        <w:t>UdA</w:t>
      </w:r>
      <w:proofErr w:type="spellEnd"/>
      <w:r w:rsidR="00A6736A" w:rsidRPr="00FA1783">
        <w:rPr>
          <w:b/>
        </w:rPr>
        <w:t xml:space="preserve"> </w:t>
      </w:r>
      <w:r w:rsidR="004D4780">
        <w:rPr>
          <w:b/>
        </w:rPr>
        <w:t>2</w:t>
      </w:r>
      <w:r w:rsidRPr="00FA1783">
        <w:rPr>
          <w:b/>
        </w:rPr>
        <w:t>:</w:t>
      </w:r>
      <w:r w:rsidR="00A6736A" w:rsidRPr="00FA1783">
        <w:rPr>
          <w:b/>
        </w:rPr>
        <w:t xml:space="preserve"> </w:t>
      </w:r>
      <w:r w:rsidR="000634CA">
        <w:rPr>
          <w:b/>
        </w:rPr>
        <w:t xml:space="preserve">PROGRAMMAZIONE E </w:t>
      </w:r>
      <w:r w:rsidR="000634CA" w:rsidRPr="00D301CF">
        <w:rPr>
          <w:b/>
        </w:rPr>
        <w:t>REALIZZAZIONE DI ATTIVITÀ DI ANIMAZIONE IN RELAZIONE AI DIVERSI UTENTI</w:t>
      </w:r>
      <w:r w:rsidR="00AD42F6" w:rsidRPr="00D301CF">
        <w:rPr>
          <w:b/>
        </w:rPr>
        <w:t xml:space="preserve"> </w:t>
      </w:r>
      <w:r w:rsidR="006F727C" w:rsidRPr="00D301CF">
        <w:rPr>
          <w:b/>
        </w:rPr>
        <w:t>CON DISABILITÀ</w:t>
      </w:r>
    </w:p>
    <w:tbl>
      <w:tblPr>
        <w:tblW w:w="9801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705"/>
        <w:gridCol w:w="7096"/>
      </w:tblGrid>
      <w:tr w:rsidR="000634CA" w14:paraId="1ED2CE57" w14:textId="77777777" w:rsidTr="000634CA">
        <w:trPr>
          <w:trHeight w:val="606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6C809B4" w14:textId="77777777" w:rsidR="000634CA" w:rsidRDefault="000634CA" w:rsidP="006E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13290CFE" w14:textId="77777777" w:rsidR="000634CA" w:rsidRDefault="000634CA" w:rsidP="006E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gramStart"/>
            <w:r>
              <w:rPr>
                <w:b/>
                <w:color w:val="000000"/>
              </w:rPr>
              <w:t>Competenza  PECUP</w:t>
            </w:r>
            <w:proofErr w:type="gramEnd"/>
            <w:r>
              <w:rPr>
                <w:b/>
                <w:color w:val="000000"/>
              </w:rPr>
              <w:t xml:space="preserve"> </w:t>
            </w:r>
            <w:proofErr w:type="gramStart"/>
            <w:r>
              <w:rPr>
                <w:b/>
                <w:color w:val="000000"/>
              </w:rPr>
              <w:t xml:space="preserve">   (</w:t>
            </w:r>
            <w:proofErr w:type="gramEnd"/>
            <w:r>
              <w:rPr>
                <w:b/>
                <w:color w:val="000000"/>
              </w:rPr>
              <w:t>1)</w:t>
            </w:r>
          </w:p>
          <w:p w14:paraId="28E43482" w14:textId="77777777" w:rsidR="000634CA" w:rsidRDefault="000634CA" w:rsidP="006E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7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5BF1699" w14:textId="77777777" w:rsidR="000634CA" w:rsidRPr="00302A8C" w:rsidRDefault="000634CA" w:rsidP="006E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>n. 8 Realizzare, in autonomia o in collaborazione con altre figure professionali, attività educative, di animazione sociale, ludiche e culturali adeguate ai diversi contesti e ai diversi bisogni</w:t>
            </w:r>
          </w:p>
        </w:tc>
      </w:tr>
      <w:tr w:rsidR="000634CA" w14:paraId="37853F6F" w14:textId="77777777" w:rsidTr="000634CA">
        <w:trPr>
          <w:trHeight w:val="758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842A285" w14:textId="77777777" w:rsidR="000634CA" w:rsidRDefault="000634CA" w:rsidP="006E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 xml:space="preserve">Competenza/e chiave di cittadinanza     </w:t>
            </w:r>
          </w:p>
          <w:p w14:paraId="4F6183A9" w14:textId="77777777" w:rsidR="000634CA" w:rsidRDefault="000634CA" w:rsidP="006E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 xml:space="preserve"> (2)</w:t>
            </w:r>
          </w:p>
        </w:tc>
        <w:tc>
          <w:tcPr>
            <w:tcW w:w="7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04BED6" w14:textId="77777777" w:rsidR="000634CA" w:rsidRPr="00302A8C" w:rsidRDefault="000634CA" w:rsidP="000634C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444444"/>
              </w:rPr>
              <w:t>Progettare</w:t>
            </w:r>
          </w:p>
          <w:p w14:paraId="301A0CC8" w14:textId="77777777" w:rsidR="000634CA" w:rsidRPr="00302A8C" w:rsidRDefault="000634CA" w:rsidP="000634CA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444444"/>
              </w:rPr>
              <w:t>Comunicare</w:t>
            </w:r>
          </w:p>
          <w:p w14:paraId="72692401" w14:textId="77777777" w:rsidR="000634CA" w:rsidRPr="00302A8C" w:rsidRDefault="000634CA" w:rsidP="000634CA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444444"/>
              </w:rPr>
              <w:t>Collaborare e partecipare</w:t>
            </w:r>
          </w:p>
          <w:p w14:paraId="469721EA" w14:textId="77777777" w:rsidR="000634CA" w:rsidRPr="00302A8C" w:rsidRDefault="000634CA" w:rsidP="000634CA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444444"/>
              </w:rPr>
              <w:t>Agire in modo autonomo e responsabile</w:t>
            </w:r>
          </w:p>
          <w:p w14:paraId="2EFCE90C" w14:textId="77777777" w:rsidR="000634CA" w:rsidRPr="00302A8C" w:rsidRDefault="000634CA" w:rsidP="000634CA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444444"/>
              </w:rPr>
              <w:t>Risolvere problemi</w:t>
            </w:r>
          </w:p>
        </w:tc>
      </w:tr>
      <w:tr w:rsidR="000634CA" w14:paraId="4FEEFEE8" w14:textId="77777777" w:rsidTr="000634CA">
        <w:trPr>
          <w:trHeight w:val="455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DDF6982" w14:textId="77777777" w:rsidR="000634CA" w:rsidRDefault="000634CA" w:rsidP="006E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Competenza/e</w:t>
            </w:r>
          </w:p>
          <w:p w14:paraId="4EDF4E15" w14:textId="77777777" w:rsidR="000634CA" w:rsidRDefault="000634CA" w:rsidP="006E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Disciplinare/i</w:t>
            </w:r>
          </w:p>
          <w:p w14:paraId="67C35BC3" w14:textId="77777777" w:rsidR="000634CA" w:rsidRDefault="000634CA" w:rsidP="006E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 xml:space="preserve">intermedie   </w:t>
            </w:r>
          </w:p>
        </w:tc>
        <w:tc>
          <w:tcPr>
            <w:tcW w:w="7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8A74D8" w14:textId="33120723" w:rsidR="00C000D5" w:rsidRPr="00302A8C" w:rsidRDefault="00C000D5" w:rsidP="00C000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>- Saper utilizzare i diversi materiali necessari alla realizzazione delle diverse attività (carta, cartoncino, stoffa, legno, altri materiali di recupero, ecc.)</w:t>
            </w:r>
          </w:p>
          <w:p w14:paraId="74B17A80" w14:textId="77777777" w:rsidR="00C000D5" w:rsidRPr="00302A8C" w:rsidRDefault="00C000D5" w:rsidP="00C000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>- Saper utilizzare le diverse tecniche espressive e di animazione (disegno, collage, intaglio, pittura, ecc.)</w:t>
            </w:r>
          </w:p>
          <w:p w14:paraId="4CA42367" w14:textId="165C9B67" w:rsidR="000634CA" w:rsidRPr="00302A8C" w:rsidRDefault="00C000D5" w:rsidP="000634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>Saper utilizzare in maniera adeguata e sicura i diversi strumenti/attrezzi necessari alla realizzazione delle diverse attività (forbici di vario tipo, spillatrice, compasso, traforo/seghetto, colle viniliche e ciano-acriliche, punteruolo, taglierino, ecc.)</w:t>
            </w:r>
          </w:p>
        </w:tc>
      </w:tr>
      <w:tr w:rsidR="000634CA" w14:paraId="39FB7592" w14:textId="77777777" w:rsidTr="000634CA">
        <w:trPr>
          <w:trHeight w:val="1152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EB5F7FB" w14:textId="77777777" w:rsidR="000634CA" w:rsidRDefault="000634CA" w:rsidP="006E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 xml:space="preserve"> Abilità</w:t>
            </w:r>
          </w:p>
          <w:p w14:paraId="45F708AA" w14:textId="77777777" w:rsidR="000634CA" w:rsidRDefault="000634CA" w:rsidP="006E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7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45AB727" w14:textId="77777777" w:rsidR="00C000D5" w:rsidRDefault="00C000D5" w:rsidP="00C000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 xml:space="preserve">Selezionare l’attività/produzione che si vuole </w:t>
            </w:r>
            <w:r>
              <w:rPr>
                <w:color w:val="000000"/>
              </w:rPr>
              <w:t>utilizzare in base a</w:t>
            </w:r>
            <w:r w:rsidRPr="00302A8C">
              <w:rPr>
                <w:color w:val="000000"/>
              </w:rPr>
              <w:t>lle capacità/bisogni de</w:t>
            </w:r>
            <w:r>
              <w:rPr>
                <w:color w:val="000000"/>
              </w:rPr>
              <w:t>gli</w:t>
            </w:r>
            <w:r w:rsidRPr="00302A8C">
              <w:rPr>
                <w:color w:val="000000"/>
              </w:rPr>
              <w:t xml:space="preserve"> utenti a cui può essere proposta</w:t>
            </w:r>
          </w:p>
          <w:p w14:paraId="15856835" w14:textId="297AD073" w:rsidR="000634CA" w:rsidRPr="00302A8C" w:rsidRDefault="00C000D5" w:rsidP="006E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Utilizzare gli strumenti di osservazione più adatti al tipo di attività proposta</w:t>
            </w:r>
          </w:p>
        </w:tc>
      </w:tr>
      <w:tr w:rsidR="000634CA" w14:paraId="5E7C32FA" w14:textId="77777777" w:rsidTr="000634CA">
        <w:trPr>
          <w:trHeight w:val="651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EDA4457" w14:textId="77777777" w:rsidR="000634CA" w:rsidRDefault="000634CA" w:rsidP="006E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Conoscenze</w:t>
            </w:r>
          </w:p>
          <w:p w14:paraId="167CC9CD" w14:textId="77777777" w:rsidR="000634CA" w:rsidRDefault="000634CA" w:rsidP="006E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7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C566B41" w14:textId="3D22A710" w:rsidR="00C000D5" w:rsidRPr="00185845" w:rsidRDefault="000634CA" w:rsidP="00C000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 xml:space="preserve">- Saper progettare un </w:t>
            </w:r>
            <w:r w:rsidR="00C000D5">
              <w:rPr>
                <w:color w:val="000000"/>
              </w:rPr>
              <w:t>intervento di animazione utilizzando le attività più adatte alle diverse tipologie di utenza</w:t>
            </w:r>
          </w:p>
          <w:p w14:paraId="2A5D75C8" w14:textId="679B870B" w:rsidR="000634CA" w:rsidRPr="00185845" w:rsidRDefault="000634CA" w:rsidP="006E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0634CA" w14:paraId="403E74B5" w14:textId="77777777" w:rsidTr="000634CA">
        <w:trPr>
          <w:trHeight w:val="596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DBC78EF" w14:textId="77777777" w:rsidR="000634CA" w:rsidRDefault="000634CA" w:rsidP="006E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22785A0B" w14:textId="77777777" w:rsidR="000634CA" w:rsidRDefault="000634CA" w:rsidP="006E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Contenuti (4)</w:t>
            </w:r>
          </w:p>
          <w:p w14:paraId="79ECF73A" w14:textId="77777777" w:rsidR="000634CA" w:rsidRDefault="000634CA" w:rsidP="006E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12D57378" w14:textId="77777777" w:rsidR="00105D91" w:rsidRDefault="00105D91" w:rsidP="006E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21BB7EC3" w14:textId="77777777" w:rsidR="00105D91" w:rsidRPr="003925B7" w:rsidRDefault="00105D91" w:rsidP="00105D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925B7">
              <w:rPr>
                <w:b/>
                <w:color w:val="000000"/>
              </w:rPr>
              <w:t>Obiettivi minimi</w:t>
            </w:r>
          </w:p>
          <w:p w14:paraId="7E231D14" w14:textId="77777777" w:rsidR="00105D91" w:rsidRDefault="00105D91" w:rsidP="006E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7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02FC62A" w14:textId="756FEBB3" w:rsidR="000634CA" w:rsidRDefault="000634CA" w:rsidP="006E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 xml:space="preserve"> Attività espressive</w:t>
            </w:r>
            <w:r w:rsidR="00C000D5">
              <w:rPr>
                <w:color w:val="000000"/>
              </w:rPr>
              <w:t xml:space="preserve"> adatte ai diversi utenti</w:t>
            </w:r>
          </w:p>
          <w:p w14:paraId="30FAD336" w14:textId="3D866BA9" w:rsidR="000634CA" w:rsidRDefault="00C000D5" w:rsidP="006E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Riconoscere i bisogni e stabilire l’intervento di animazione </w:t>
            </w:r>
            <w:proofErr w:type="gramStart"/>
            <w:r>
              <w:rPr>
                <w:color w:val="000000"/>
              </w:rPr>
              <w:t>socio culturale</w:t>
            </w:r>
            <w:proofErr w:type="gramEnd"/>
            <w:r>
              <w:rPr>
                <w:color w:val="000000"/>
              </w:rPr>
              <w:t xml:space="preserve"> più adatto alle potenzialità de</w:t>
            </w:r>
            <w:r w:rsidR="00D301CF">
              <w:rPr>
                <w:color w:val="000000"/>
              </w:rPr>
              <w:t xml:space="preserve">gli utenti con disabilità </w:t>
            </w:r>
            <w:r>
              <w:rPr>
                <w:color w:val="000000"/>
              </w:rPr>
              <w:t>e al contesto di appartenenza</w:t>
            </w:r>
          </w:p>
          <w:p w14:paraId="13028833" w14:textId="77777777" w:rsidR="00105D91" w:rsidRPr="00105D91" w:rsidRDefault="00105D91" w:rsidP="006E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105D91">
              <w:rPr>
                <w:b/>
                <w:color w:val="000000"/>
              </w:rPr>
              <w:t>Conoscenza delle principali attività espressive</w:t>
            </w:r>
          </w:p>
          <w:p w14:paraId="53D22767" w14:textId="146250E4" w:rsidR="00105D91" w:rsidRPr="00302A8C" w:rsidRDefault="00105D91" w:rsidP="00105D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105D91">
              <w:rPr>
                <w:b/>
                <w:color w:val="000000"/>
              </w:rPr>
              <w:t xml:space="preserve">Progettare semplici interventi di animazione rivolta a </w:t>
            </w:r>
            <w:r w:rsidRPr="00D301CF">
              <w:rPr>
                <w:bCs/>
                <w:color w:val="000000"/>
              </w:rPr>
              <w:t>utenti</w:t>
            </w:r>
            <w:r w:rsidR="00D301CF" w:rsidRPr="00D301CF">
              <w:rPr>
                <w:bCs/>
                <w:color w:val="000000"/>
              </w:rPr>
              <w:t xml:space="preserve"> con disabilità</w:t>
            </w:r>
          </w:p>
        </w:tc>
      </w:tr>
      <w:tr w:rsidR="000634CA" w14:paraId="6DB55765" w14:textId="77777777" w:rsidTr="000634CA">
        <w:trPr>
          <w:trHeight w:val="596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71018E0" w14:textId="632FCCD0" w:rsidR="000634CA" w:rsidRDefault="000634CA" w:rsidP="006E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7F970A09" w14:textId="77777777" w:rsidR="000634CA" w:rsidRDefault="000634CA" w:rsidP="006E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Compito/ Prodotto (5)</w:t>
            </w:r>
          </w:p>
        </w:tc>
        <w:tc>
          <w:tcPr>
            <w:tcW w:w="7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D55F4A" w14:textId="0B105653" w:rsidR="000634CA" w:rsidRPr="00302A8C" w:rsidRDefault="00D778B5" w:rsidP="00D778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4C15">
              <w:rPr>
                <w:color w:val="000000"/>
              </w:rPr>
              <w:t>Attraverso la partecipazione ai laboratori attivi nelle diverse sedi dell’Istituto, saranno realizzate schede operative differenziate in base ai bisogni rilevati con strumenti di osservazione diretta</w:t>
            </w:r>
          </w:p>
        </w:tc>
      </w:tr>
      <w:tr w:rsidR="000634CA" w14:paraId="691328B6" w14:textId="77777777" w:rsidTr="000634CA">
        <w:trPr>
          <w:trHeight w:val="485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FCAA376" w14:textId="77777777" w:rsidR="000634CA" w:rsidRDefault="000634CA" w:rsidP="006E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Tempi</w:t>
            </w:r>
          </w:p>
          <w:p w14:paraId="6BED9991" w14:textId="77777777" w:rsidR="000634CA" w:rsidRDefault="000634CA" w:rsidP="006E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7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293641" w14:textId="3540046D" w:rsidR="000634CA" w:rsidRPr="00302A8C" w:rsidRDefault="00AA441C" w:rsidP="006E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080907">
              <w:rPr>
                <w:color w:val="000000"/>
              </w:rPr>
              <w:t>Gennaio/marzo 202</w:t>
            </w:r>
            <w:r w:rsidR="00D301CF" w:rsidRPr="00080907">
              <w:rPr>
                <w:color w:val="000000"/>
              </w:rPr>
              <w:t>6</w:t>
            </w:r>
          </w:p>
        </w:tc>
      </w:tr>
      <w:tr w:rsidR="000634CA" w14:paraId="3921375B" w14:textId="77777777" w:rsidTr="000634CA">
        <w:trPr>
          <w:trHeight w:val="1061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0DCACD" w14:textId="77777777" w:rsidR="000634CA" w:rsidRDefault="000634CA" w:rsidP="006E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6F29D789" w14:textId="77777777" w:rsidR="000634CA" w:rsidRDefault="000634CA" w:rsidP="006E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Metodologie didattiche (6)</w:t>
            </w:r>
          </w:p>
          <w:p w14:paraId="333EA466" w14:textId="77777777" w:rsidR="000634CA" w:rsidRDefault="000634CA" w:rsidP="006E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7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53599D3" w14:textId="5D2CE3E6" w:rsidR="000634CA" w:rsidRPr="00302A8C" w:rsidRDefault="000634CA" w:rsidP="004D47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>Attività di gruppo</w:t>
            </w:r>
            <w:r w:rsidR="00AA62D9">
              <w:rPr>
                <w:color w:val="000000"/>
              </w:rPr>
              <w:t xml:space="preserve"> (cooperative Learning, Peer tutoring e C</w:t>
            </w:r>
            <w:r w:rsidR="00D778B5">
              <w:rPr>
                <w:color w:val="000000"/>
              </w:rPr>
              <w:t>ircle time)</w:t>
            </w:r>
          </w:p>
          <w:p w14:paraId="745AF30A" w14:textId="47A9902D" w:rsidR="000634CA" w:rsidRPr="00302A8C" w:rsidRDefault="00D778B5" w:rsidP="004D47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Osservazione di a</w:t>
            </w:r>
            <w:r w:rsidR="000634CA" w:rsidRPr="00302A8C">
              <w:rPr>
                <w:color w:val="000000"/>
              </w:rPr>
              <w:t>ttività laboratoriale</w:t>
            </w:r>
            <w:r>
              <w:rPr>
                <w:color w:val="000000"/>
              </w:rPr>
              <w:t xml:space="preserve"> (svolta presso i laboratori del biennio)</w:t>
            </w:r>
          </w:p>
          <w:p w14:paraId="62322779" w14:textId="4FF7C8E0" w:rsidR="000634CA" w:rsidRPr="00302A8C" w:rsidRDefault="00AA62D9" w:rsidP="004D47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Problem</w:t>
            </w:r>
            <w:proofErr w:type="spellEnd"/>
            <w:r>
              <w:rPr>
                <w:color w:val="000000"/>
              </w:rPr>
              <w:t xml:space="preserve"> S</w:t>
            </w:r>
            <w:r w:rsidR="000634CA" w:rsidRPr="00302A8C">
              <w:rPr>
                <w:color w:val="000000"/>
              </w:rPr>
              <w:t xml:space="preserve">olving per l’organizzazione delle attività </w:t>
            </w:r>
            <w:r w:rsidR="00D778B5">
              <w:rPr>
                <w:color w:val="000000"/>
              </w:rPr>
              <w:t>programmate</w:t>
            </w:r>
          </w:p>
        </w:tc>
      </w:tr>
      <w:tr w:rsidR="000634CA" w14:paraId="11D845F4" w14:textId="77777777" w:rsidTr="004D4780">
        <w:trPr>
          <w:trHeight w:val="826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D279A65" w14:textId="7E369622" w:rsidR="000634CA" w:rsidRDefault="000634CA" w:rsidP="006E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proofErr w:type="gramStart"/>
            <w:r>
              <w:rPr>
                <w:b/>
                <w:color w:val="000000"/>
              </w:rPr>
              <w:t>Materiali,Strumenti</w:t>
            </w:r>
            <w:proofErr w:type="spellEnd"/>
            <w:proofErr w:type="gramEnd"/>
            <w:r>
              <w:rPr>
                <w:b/>
                <w:color w:val="000000"/>
              </w:rPr>
              <w:t xml:space="preserve"> e sussidi</w:t>
            </w:r>
          </w:p>
        </w:tc>
        <w:tc>
          <w:tcPr>
            <w:tcW w:w="7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7B744E" w14:textId="77777777" w:rsidR="000634CA" w:rsidRPr="00302A8C" w:rsidRDefault="000634CA" w:rsidP="006E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>schede di attività</w:t>
            </w:r>
          </w:p>
          <w:p w14:paraId="23299826" w14:textId="77777777" w:rsidR="000634CA" w:rsidRPr="00302A8C" w:rsidRDefault="000634CA" w:rsidP="006E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>libri e dispense</w:t>
            </w:r>
          </w:p>
          <w:p w14:paraId="7783AEDD" w14:textId="094A9317" w:rsidR="000634CA" w:rsidRPr="00302A8C" w:rsidRDefault="004D4780" w:rsidP="004D47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Schede di osservazione pronte e/o autoprodotte</w:t>
            </w:r>
          </w:p>
        </w:tc>
      </w:tr>
      <w:tr w:rsidR="000634CA" w14:paraId="72C1B3EF" w14:textId="77777777" w:rsidTr="000634CA">
        <w:trPr>
          <w:trHeight w:val="606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EE12C99" w14:textId="0CC50AA8" w:rsidR="000634CA" w:rsidRDefault="000634CA" w:rsidP="006E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Verifiche: numero e tipologia (7)</w:t>
            </w:r>
          </w:p>
        </w:tc>
        <w:tc>
          <w:tcPr>
            <w:tcW w:w="7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07CE74A" w14:textId="24027166" w:rsidR="000634CA" w:rsidRPr="00302A8C" w:rsidRDefault="004D4780" w:rsidP="006E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1B4326">
              <w:t>Attraverso la valutazione di processo e di risultato rispetto ai compiti reali proposti</w:t>
            </w:r>
          </w:p>
        </w:tc>
      </w:tr>
      <w:tr w:rsidR="004D4780" w:rsidRPr="001B4326" w14:paraId="510201F7" w14:textId="77777777" w:rsidTr="004D4780">
        <w:trPr>
          <w:trHeight w:val="606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25485A9" w14:textId="77777777" w:rsidR="004D4780" w:rsidRPr="004D4780" w:rsidRDefault="004D4780" w:rsidP="004D47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4D4780">
              <w:rPr>
                <w:b/>
                <w:color w:val="000000"/>
              </w:rPr>
              <w:t>Valutazione (8)</w:t>
            </w:r>
          </w:p>
          <w:p w14:paraId="2F989F0E" w14:textId="77777777" w:rsidR="004D4780" w:rsidRPr="004D4780" w:rsidRDefault="004D4780" w:rsidP="004D47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7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D1A9CE7" w14:textId="77777777" w:rsidR="004D4780" w:rsidRPr="004D4780" w:rsidRDefault="004D4780" w:rsidP="004D4780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4D4780">
              <w:t>Per la valutazione si fa riferimento ai criteri generali e griglie di riferimento dei Dipartimenti</w:t>
            </w:r>
          </w:p>
        </w:tc>
      </w:tr>
      <w:tr w:rsidR="004D4780" w14:paraId="589C32F1" w14:textId="77777777" w:rsidTr="00105D91">
        <w:trPr>
          <w:trHeight w:val="604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5123579" w14:textId="77777777" w:rsidR="004D4780" w:rsidRPr="004D4780" w:rsidRDefault="004D4780" w:rsidP="004D47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4D4780">
              <w:rPr>
                <w:b/>
                <w:color w:val="000000"/>
              </w:rPr>
              <w:t>Recupero: modalità e tempi (9)</w:t>
            </w:r>
          </w:p>
        </w:tc>
        <w:tc>
          <w:tcPr>
            <w:tcW w:w="7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69A4D82" w14:textId="77777777" w:rsidR="004D4780" w:rsidRDefault="004D4780" w:rsidP="004D4780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In itinere, attraverso lavori in piccoli gruppi e tutoraggio tra pari</w:t>
            </w:r>
          </w:p>
        </w:tc>
      </w:tr>
      <w:tr w:rsidR="004D4780" w14:paraId="2851A09C" w14:textId="77777777" w:rsidTr="004D4780">
        <w:trPr>
          <w:trHeight w:val="606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B5B22A9" w14:textId="77777777" w:rsidR="004D4780" w:rsidRPr="004D4780" w:rsidRDefault="004D4780" w:rsidP="004D47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4D4780">
              <w:rPr>
                <w:b/>
                <w:color w:val="000000"/>
              </w:rPr>
              <w:t xml:space="preserve">Eventuale raccordo con altre discipline ed assi </w:t>
            </w:r>
          </w:p>
        </w:tc>
        <w:tc>
          <w:tcPr>
            <w:tcW w:w="7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24DA8CC" w14:textId="7506D8BC" w:rsidR="004D4780" w:rsidRDefault="008703CC" w:rsidP="004D4780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Raccordo con le discipline professionalizzanti di indirizzo</w:t>
            </w:r>
          </w:p>
        </w:tc>
      </w:tr>
    </w:tbl>
    <w:p w14:paraId="4200E722" w14:textId="6DD2C115" w:rsidR="00FA1783" w:rsidRDefault="00FA1783" w:rsidP="003C72E6">
      <w:pPr>
        <w:rPr>
          <w:b/>
        </w:rPr>
      </w:pPr>
    </w:p>
    <w:p w14:paraId="634D276B" w14:textId="613EE915" w:rsidR="006F1EB6" w:rsidRPr="00C5656D" w:rsidRDefault="006F1EB6" w:rsidP="006F1EB6">
      <w:pPr>
        <w:rPr>
          <w:b/>
        </w:rPr>
      </w:pPr>
      <w:proofErr w:type="spellStart"/>
      <w:r w:rsidRPr="00C5656D">
        <w:rPr>
          <w:b/>
        </w:rPr>
        <w:t>UdA</w:t>
      </w:r>
      <w:proofErr w:type="spellEnd"/>
      <w:r w:rsidRPr="00C5656D">
        <w:rPr>
          <w:b/>
        </w:rPr>
        <w:t xml:space="preserve"> 3: </w:t>
      </w:r>
      <w:r w:rsidR="00AA441C">
        <w:rPr>
          <w:b/>
        </w:rPr>
        <w:t xml:space="preserve">RELAZIONE SU UN CASO (TIPOLOGIA A) </w:t>
      </w:r>
      <w:r w:rsidR="002836EA" w:rsidRPr="00C5656D">
        <w:rPr>
          <w:b/>
        </w:rPr>
        <w:t>TECNICHE DI INTERVENTO PER SOGGETTI MULTIPROBLEMATICI E SVANTAGGIATI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9"/>
        <w:gridCol w:w="7119"/>
      </w:tblGrid>
      <w:tr w:rsidR="006F1EB6" w:rsidRPr="00B765BF" w14:paraId="0BBF771C" w14:textId="77777777" w:rsidTr="00803304">
        <w:tc>
          <w:tcPr>
            <w:tcW w:w="2518" w:type="dxa"/>
          </w:tcPr>
          <w:p w14:paraId="3E99904A" w14:textId="77777777" w:rsidR="006F1EB6" w:rsidRPr="00B765BF" w:rsidRDefault="006F1EB6" w:rsidP="00803304">
            <w:pPr>
              <w:rPr>
                <w:b/>
              </w:rPr>
            </w:pPr>
          </w:p>
          <w:p w14:paraId="24414691" w14:textId="77777777" w:rsidR="006F1EB6" w:rsidRPr="00B765BF" w:rsidRDefault="006F1EB6" w:rsidP="00803304">
            <w:pPr>
              <w:rPr>
                <w:b/>
              </w:rPr>
            </w:pPr>
            <w:proofErr w:type="gramStart"/>
            <w:r w:rsidRPr="00B765BF">
              <w:rPr>
                <w:b/>
              </w:rPr>
              <w:t>Competenza  PECUP</w:t>
            </w:r>
            <w:proofErr w:type="gramEnd"/>
            <w:r w:rsidRPr="00B765BF">
              <w:rPr>
                <w:b/>
              </w:rPr>
              <w:t xml:space="preserve"> </w:t>
            </w:r>
            <w:proofErr w:type="gramStart"/>
            <w:r w:rsidRPr="00B765BF">
              <w:rPr>
                <w:b/>
              </w:rPr>
              <w:t xml:space="preserve">   </w:t>
            </w:r>
            <w:r w:rsidRPr="00B765BF">
              <w:rPr>
                <w:b/>
                <w:sz w:val="20"/>
              </w:rPr>
              <w:t>(</w:t>
            </w:r>
            <w:proofErr w:type="gramEnd"/>
            <w:r w:rsidRPr="00B765BF">
              <w:rPr>
                <w:b/>
                <w:sz w:val="20"/>
              </w:rPr>
              <w:t xml:space="preserve">1) </w:t>
            </w:r>
          </w:p>
          <w:p w14:paraId="773D00CA" w14:textId="77777777" w:rsidR="006F1EB6" w:rsidRPr="00B765BF" w:rsidRDefault="006F1EB6" w:rsidP="00803304">
            <w:pPr>
              <w:rPr>
                <w:b/>
              </w:rPr>
            </w:pPr>
          </w:p>
        </w:tc>
        <w:tc>
          <w:tcPr>
            <w:tcW w:w="7260" w:type="dxa"/>
          </w:tcPr>
          <w:p w14:paraId="7A543699" w14:textId="77777777" w:rsidR="006F1EB6" w:rsidRPr="008703CC" w:rsidRDefault="006F1EB6" w:rsidP="00803304">
            <w:r w:rsidRPr="008703CC">
              <w:t>Realizzare, in collaborazione con altre figure professionali, azioni a sostegno e a tutela della persona con fragilità e/o disabilità e della famiglia, per favorire l’integrazione e migliorare o salvaguardare la qualità della vita.</w:t>
            </w:r>
          </w:p>
        </w:tc>
      </w:tr>
      <w:tr w:rsidR="006F1EB6" w:rsidRPr="00B765BF" w14:paraId="6641F24C" w14:textId="77777777" w:rsidTr="00803304">
        <w:tc>
          <w:tcPr>
            <w:tcW w:w="2518" w:type="dxa"/>
          </w:tcPr>
          <w:p w14:paraId="4B491376" w14:textId="77777777" w:rsidR="006F1EB6" w:rsidRPr="00B765BF" w:rsidRDefault="006F1EB6" w:rsidP="00803304">
            <w:pPr>
              <w:rPr>
                <w:b/>
              </w:rPr>
            </w:pPr>
            <w:r w:rsidRPr="00B765BF">
              <w:rPr>
                <w:b/>
              </w:rPr>
              <w:t xml:space="preserve">Competenza/e chiave di cittadinanza     </w:t>
            </w:r>
          </w:p>
          <w:p w14:paraId="4D7C68BD" w14:textId="77777777" w:rsidR="006F1EB6" w:rsidRPr="00B765BF" w:rsidRDefault="006F1EB6" w:rsidP="00803304">
            <w:pPr>
              <w:rPr>
                <w:b/>
              </w:rPr>
            </w:pPr>
            <w:r w:rsidRPr="00B765BF">
              <w:rPr>
                <w:b/>
                <w:sz w:val="20"/>
              </w:rPr>
              <w:t xml:space="preserve"> (2)</w:t>
            </w:r>
          </w:p>
        </w:tc>
        <w:tc>
          <w:tcPr>
            <w:tcW w:w="7260" w:type="dxa"/>
          </w:tcPr>
          <w:p w14:paraId="5C776B27" w14:textId="77777777" w:rsidR="006F1EB6" w:rsidRPr="008703CC" w:rsidRDefault="006F1EB6" w:rsidP="00803304">
            <w:r w:rsidRPr="008703CC">
              <w:t>Progettare</w:t>
            </w:r>
          </w:p>
          <w:p w14:paraId="6C56AF47" w14:textId="77777777" w:rsidR="006F1EB6" w:rsidRPr="008703CC" w:rsidRDefault="006F1EB6" w:rsidP="00803304">
            <w:r w:rsidRPr="008703CC">
              <w:t>Individuare collegamenti e relazioni</w:t>
            </w:r>
          </w:p>
          <w:p w14:paraId="1077FD6D" w14:textId="66322BC5" w:rsidR="006F1EB6" w:rsidRPr="008703CC" w:rsidRDefault="006F1EB6" w:rsidP="00803304">
            <w:r w:rsidRPr="008703CC">
              <w:t>Acquisire ed interpretare l’informazione</w:t>
            </w:r>
          </w:p>
        </w:tc>
      </w:tr>
      <w:tr w:rsidR="006F1EB6" w:rsidRPr="00B765BF" w14:paraId="0CBBECBD" w14:textId="77777777" w:rsidTr="00803304">
        <w:tc>
          <w:tcPr>
            <w:tcW w:w="2518" w:type="dxa"/>
          </w:tcPr>
          <w:p w14:paraId="0AF93431" w14:textId="77777777" w:rsidR="006F1EB6" w:rsidRPr="00B765BF" w:rsidRDefault="006F1EB6" w:rsidP="00803304">
            <w:pPr>
              <w:rPr>
                <w:b/>
              </w:rPr>
            </w:pPr>
            <w:r w:rsidRPr="00B765BF">
              <w:rPr>
                <w:b/>
              </w:rPr>
              <w:t>Competenza/e</w:t>
            </w:r>
          </w:p>
          <w:p w14:paraId="1553E277" w14:textId="77777777" w:rsidR="006F1EB6" w:rsidRPr="00B765BF" w:rsidRDefault="006F1EB6" w:rsidP="00803304">
            <w:pPr>
              <w:rPr>
                <w:b/>
              </w:rPr>
            </w:pPr>
            <w:r w:rsidRPr="00B765BF">
              <w:rPr>
                <w:b/>
              </w:rPr>
              <w:t xml:space="preserve">Disciplinare/i </w:t>
            </w:r>
          </w:p>
          <w:p w14:paraId="4E23BE94" w14:textId="77777777" w:rsidR="006F1EB6" w:rsidRPr="00B765BF" w:rsidRDefault="006F1EB6" w:rsidP="00803304">
            <w:pPr>
              <w:rPr>
                <w:b/>
              </w:rPr>
            </w:pPr>
            <w:r w:rsidRPr="00B765BF"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16105C91" w14:textId="3351DA58" w:rsidR="006F1EB6" w:rsidRPr="008703CC" w:rsidRDefault="006F1EB6" w:rsidP="00803304">
            <w:r w:rsidRPr="008703CC">
              <w:t>Collaborare all’attuazione di programmi di prevenzione primaria nei propri ambiti di vita.</w:t>
            </w:r>
          </w:p>
        </w:tc>
      </w:tr>
      <w:tr w:rsidR="006F1EB6" w:rsidRPr="00B765BF" w14:paraId="46808183" w14:textId="77777777" w:rsidTr="00803304">
        <w:tc>
          <w:tcPr>
            <w:tcW w:w="2518" w:type="dxa"/>
          </w:tcPr>
          <w:p w14:paraId="2075BBC5" w14:textId="77777777" w:rsidR="006F1EB6" w:rsidRPr="00B765BF" w:rsidRDefault="006F1EB6" w:rsidP="00803304">
            <w:pPr>
              <w:rPr>
                <w:b/>
              </w:rPr>
            </w:pPr>
            <w:r w:rsidRPr="00B765BF">
              <w:rPr>
                <w:b/>
              </w:rPr>
              <w:t xml:space="preserve"> </w:t>
            </w:r>
          </w:p>
          <w:p w14:paraId="5FB13561" w14:textId="77777777" w:rsidR="006F1EB6" w:rsidRPr="00B765BF" w:rsidRDefault="006F1EB6" w:rsidP="00803304">
            <w:pPr>
              <w:rPr>
                <w:b/>
              </w:rPr>
            </w:pPr>
            <w:r w:rsidRPr="00B765BF">
              <w:rPr>
                <w:b/>
              </w:rPr>
              <w:t>Abilità</w:t>
            </w:r>
          </w:p>
          <w:p w14:paraId="2C59A8A6" w14:textId="77777777" w:rsidR="006F1EB6" w:rsidRPr="00B765BF" w:rsidRDefault="006F1EB6" w:rsidP="00803304">
            <w:pPr>
              <w:rPr>
                <w:b/>
              </w:rPr>
            </w:pPr>
          </w:p>
        </w:tc>
        <w:tc>
          <w:tcPr>
            <w:tcW w:w="7260" w:type="dxa"/>
          </w:tcPr>
          <w:p w14:paraId="6C0C5FE8" w14:textId="1D6A3B55" w:rsidR="006F1EB6" w:rsidRPr="008703CC" w:rsidRDefault="006F1EB6" w:rsidP="00803304">
            <w:r w:rsidRPr="008703CC">
              <w:t>Identificare le car</w:t>
            </w:r>
            <w:r w:rsidR="00692327">
              <w:t>atteristiche multifattoriali e</w:t>
            </w:r>
            <w:r w:rsidRPr="008703CC">
              <w:t xml:space="preserve"> multidimensionali della condizione di benessere psico-fisico-sociale.</w:t>
            </w:r>
          </w:p>
          <w:p w14:paraId="31C82C5C" w14:textId="77777777" w:rsidR="006F1EB6" w:rsidRPr="008703CC" w:rsidRDefault="006F1EB6" w:rsidP="00803304">
            <w:r w:rsidRPr="008703CC">
              <w:t>Individuazione di bisogni risorse vincoli e limiti.</w:t>
            </w:r>
          </w:p>
          <w:p w14:paraId="1AD05CB0" w14:textId="23A60671" w:rsidR="006F1EB6" w:rsidRPr="008703CC" w:rsidRDefault="006F1EB6" w:rsidP="00803304">
            <w:r w:rsidRPr="008703CC">
              <w:t>Analizzare casi e formulare ipotesi di intervento.</w:t>
            </w:r>
          </w:p>
        </w:tc>
      </w:tr>
      <w:tr w:rsidR="006F1EB6" w:rsidRPr="00B765BF" w14:paraId="58C983E5" w14:textId="77777777" w:rsidTr="00803304">
        <w:trPr>
          <w:trHeight w:val="1067"/>
        </w:trPr>
        <w:tc>
          <w:tcPr>
            <w:tcW w:w="2518" w:type="dxa"/>
          </w:tcPr>
          <w:p w14:paraId="4AF5538F" w14:textId="77777777" w:rsidR="006F1EB6" w:rsidRPr="00B765BF" w:rsidRDefault="006F1EB6" w:rsidP="00803304">
            <w:pPr>
              <w:rPr>
                <w:b/>
              </w:rPr>
            </w:pPr>
          </w:p>
          <w:p w14:paraId="40936E0A" w14:textId="77777777" w:rsidR="006F1EB6" w:rsidRPr="00B765BF" w:rsidRDefault="006F1EB6" w:rsidP="00803304">
            <w:pPr>
              <w:rPr>
                <w:b/>
              </w:rPr>
            </w:pPr>
          </w:p>
          <w:p w14:paraId="72F14E58" w14:textId="77777777" w:rsidR="006F1EB6" w:rsidRPr="00B765BF" w:rsidRDefault="006F1EB6" w:rsidP="00803304">
            <w:pPr>
              <w:rPr>
                <w:b/>
              </w:rPr>
            </w:pPr>
            <w:r w:rsidRPr="00B765BF"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6F1F1397" w14:textId="77777777" w:rsidR="006F1EB6" w:rsidRPr="008703CC" w:rsidRDefault="006F1EB6" w:rsidP="00803304">
            <w:r w:rsidRPr="008703CC">
              <w:t>Le problematiche psicosociali connesse alle diverse categorie di utenza dei servizi.</w:t>
            </w:r>
          </w:p>
          <w:p w14:paraId="163F7DCC" w14:textId="77777777" w:rsidR="006F1EB6" w:rsidRPr="008703CC" w:rsidRDefault="006F1EB6" w:rsidP="00803304">
            <w:r w:rsidRPr="008703CC">
              <w:t>Tecniche di intervento rivolte a soggetti molti problematici e svantaggiati.</w:t>
            </w:r>
          </w:p>
          <w:p w14:paraId="7FB1885E" w14:textId="3AE2A378" w:rsidR="006F1EB6" w:rsidRPr="008703CC" w:rsidRDefault="006F1EB6" w:rsidP="00803304">
            <w:r w:rsidRPr="008703CC">
              <w:t>Metodologia per l’analisi dei casi.</w:t>
            </w:r>
          </w:p>
        </w:tc>
      </w:tr>
      <w:tr w:rsidR="006F1EB6" w:rsidRPr="00B765BF" w14:paraId="6E9D5BD5" w14:textId="77777777" w:rsidTr="00803304">
        <w:trPr>
          <w:trHeight w:val="977"/>
        </w:trPr>
        <w:tc>
          <w:tcPr>
            <w:tcW w:w="2518" w:type="dxa"/>
          </w:tcPr>
          <w:p w14:paraId="45D5CADF" w14:textId="77777777" w:rsidR="006F1EB6" w:rsidRPr="00B765BF" w:rsidRDefault="006F1EB6" w:rsidP="00803304">
            <w:pPr>
              <w:rPr>
                <w:b/>
              </w:rPr>
            </w:pPr>
          </w:p>
          <w:p w14:paraId="35D4AF52" w14:textId="77777777" w:rsidR="006F1EB6" w:rsidRPr="00B765BF" w:rsidRDefault="006F1EB6" w:rsidP="00803304">
            <w:pPr>
              <w:rPr>
                <w:b/>
              </w:rPr>
            </w:pPr>
            <w:r w:rsidRPr="00B765BF">
              <w:rPr>
                <w:b/>
              </w:rPr>
              <w:t xml:space="preserve">Contenuti </w:t>
            </w:r>
            <w:r w:rsidRPr="00B765BF">
              <w:rPr>
                <w:b/>
                <w:sz w:val="20"/>
              </w:rPr>
              <w:t>(4)</w:t>
            </w:r>
          </w:p>
          <w:p w14:paraId="569FF7F3" w14:textId="77777777" w:rsidR="00105D91" w:rsidRDefault="00105D91" w:rsidP="00803304">
            <w:pPr>
              <w:rPr>
                <w:b/>
              </w:rPr>
            </w:pPr>
          </w:p>
          <w:p w14:paraId="3B569C41" w14:textId="346FD7A3" w:rsidR="00105D91" w:rsidRPr="00B765BF" w:rsidRDefault="00105D91" w:rsidP="00803304">
            <w:pPr>
              <w:rPr>
                <w:b/>
              </w:rPr>
            </w:pPr>
            <w:r>
              <w:rPr>
                <w:b/>
              </w:rPr>
              <w:t>Obiettivi minimi</w:t>
            </w:r>
          </w:p>
        </w:tc>
        <w:tc>
          <w:tcPr>
            <w:tcW w:w="7260" w:type="dxa"/>
          </w:tcPr>
          <w:p w14:paraId="5CCA7799" w14:textId="62E718FD" w:rsidR="006F1EB6" w:rsidRPr="008703CC" w:rsidRDefault="006F727C" w:rsidP="00803304">
            <w:r>
              <w:t xml:space="preserve">Modalità di presentazione dei dati e tecniche di redazione di relazioni professionali </w:t>
            </w:r>
            <w:r w:rsidR="00105D91">
              <w:t>Elaborazione di un</w:t>
            </w:r>
            <w:r w:rsidR="00AA441C">
              <w:t xml:space="preserve">a relazione (tipologia A) </w:t>
            </w:r>
          </w:p>
          <w:p w14:paraId="5E5B12C1" w14:textId="77777777" w:rsidR="006F1EB6" w:rsidRPr="008703CC" w:rsidRDefault="006F1EB6" w:rsidP="00803304">
            <w:r w:rsidRPr="008703CC">
              <w:t>Valutazione</w:t>
            </w:r>
          </w:p>
          <w:p w14:paraId="1C5E362A" w14:textId="77777777" w:rsidR="00105D91" w:rsidRDefault="00105D91" w:rsidP="00105D91">
            <w:pPr>
              <w:rPr>
                <w:b/>
              </w:rPr>
            </w:pPr>
            <w:r w:rsidRPr="00105D91">
              <w:rPr>
                <w:b/>
              </w:rPr>
              <w:t>Conoscenza di base delle fasi della progettazione</w:t>
            </w:r>
          </w:p>
          <w:p w14:paraId="66EB5EB6" w14:textId="7097BEA6" w:rsidR="00AA441C" w:rsidRPr="00105D91" w:rsidRDefault="00AA441C" w:rsidP="00105D91">
            <w:pPr>
              <w:rPr>
                <w:b/>
              </w:rPr>
            </w:pPr>
            <w:r w:rsidRPr="00AA441C">
              <w:rPr>
                <w:b/>
              </w:rPr>
              <w:t>Elaborazione di una semplice relazione su un caso (tipologia A)</w:t>
            </w:r>
          </w:p>
        </w:tc>
      </w:tr>
      <w:tr w:rsidR="006F1EB6" w:rsidRPr="00B765BF" w14:paraId="158E89F9" w14:textId="77777777" w:rsidTr="00803304">
        <w:trPr>
          <w:trHeight w:val="977"/>
        </w:trPr>
        <w:tc>
          <w:tcPr>
            <w:tcW w:w="2518" w:type="dxa"/>
          </w:tcPr>
          <w:p w14:paraId="25D8F3EA" w14:textId="77777777" w:rsidR="006F1EB6" w:rsidRPr="00B765BF" w:rsidRDefault="006F1EB6" w:rsidP="00803304">
            <w:pPr>
              <w:rPr>
                <w:b/>
              </w:rPr>
            </w:pPr>
          </w:p>
          <w:p w14:paraId="0F122377" w14:textId="77777777" w:rsidR="006F1EB6" w:rsidRPr="00B765BF" w:rsidRDefault="006F1EB6" w:rsidP="00803304">
            <w:pPr>
              <w:rPr>
                <w:b/>
              </w:rPr>
            </w:pPr>
            <w:r w:rsidRPr="00B765BF">
              <w:rPr>
                <w:b/>
              </w:rPr>
              <w:t xml:space="preserve">Compito/ Prodotto </w:t>
            </w:r>
            <w:r w:rsidRPr="00B765BF">
              <w:rPr>
                <w:b/>
                <w:sz w:val="20"/>
              </w:rPr>
              <w:t>(5)</w:t>
            </w:r>
          </w:p>
        </w:tc>
        <w:tc>
          <w:tcPr>
            <w:tcW w:w="7260" w:type="dxa"/>
          </w:tcPr>
          <w:p w14:paraId="53027A3F" w14:textId="1A6C8081" w:rsidR="006F1EB6" w:rsidRPr="008703CC" w:rsidRDefault="006F1EB6" w:rsidP="00803304">
            <w:r w:rsidRPr="008703CC">
              <w:t xml:space="preserve">Prove </w:t>
            </w:r>
            <w:r w:rsidR="00D301CF" w:rsidRPr="008703CC">
              <w:t>semi strutturate</w:t>
            </w:r>
          </w:p>
          <w:p w14:paraId="211895E9" w14:textId="77777777" w:rsidR="006F1EB6" w:rsidRPr="008703CC" w:rsidRDefault="006F1EB6" w:rsidP="00803304">
            <w:r w:rsidRPr="008703CC">
              <w:t>Svolgimento di un compito tematico</w:t>
            </w:r>
          </w:p>
          <w:p w14:paraId="473BC903" w14:textId="77777777" w:rsidR="006F1EB6" w:rsidRPr="008703CC" w:rsidRDefault="006F1EB6" w:rsidP="00803304">
            <w:r w:rsidRPr="008703CC">
              <w:t>Risoluzione di casi</w:t>
            </w:r>
          </w:p>
          <w:p w14:paraId="6F4718C7" w14:textId="2B615E01" w:rsidR="006F1EB6" w:rsidRPr="008703CC" w:rsidRDefault="006F1EB6" w:rsidP="00803304">
            <w:r w:rsidRPr="008703CC">
              <w:t>Creazione di un caso</w:t>
            </w:r>
          </w:p>
        </w:tc>
      </w:tr>
      <w:tr w:rsidR="006F1EB6" w:rsidRPr="00B765BF" w14:paraId="61AF7D91" w14:textId="77777777" w:rsidTr="00803304">
        <w:tc>
          <w:tcPr>
            <w:tcW w:w="2518" w:type="dxa"/>
          </w:tcPr>
          <w:p w14:paraId="21BFF6AA" w14:textId="0E5AE253" w:rsidR="006F1EB6" w:rsidRPr="00B765BF" w:rsidRDefault="006F1EB6" w:rsidP="00803304">
            <w:pPr>
              <w:rPr>
                <w:b/>
              </w:rPr>
            </w:pPr>
            <w:r w:rsidRPr="00B765BF">
              <w:rPr>
                <w:b/>
              </w:rPr>
              <w:t>Tempi</w:t>
            </w:r>
          </w:p>
        </w:tc>
        <w:tc>
          <w:tcPr>
            <w:tcW w:w="7260" w:type="dxa"/>
          </w:tcPr>
          <w:p w14:paraId="668D9C3B" w14:textId="100AA9E0" w:rsidR="006F1EB6" w:rsidRPr="008703CC" w:rsidRDefault="005D2C5B" w:rsidP="0083462B">
            <w:r>
              <w:t>Aprile/</w:t>
            </w:r>
            <w:proofErr w:type="gramStart"/>
            <w:r w:rsidR="00DD1302">
              <w:t>Giugno</w:t>
            </w:r>
            <w:proofErr w:type="gramEnd"/>
            <w:r w:rsidR="00AA441C">
              <w:t xml:space="preserve"> 202</w:t>
            </w:r>
            <w:r w:rsidR="00D301CF">
              <w:t>6</w:t>
            </w:r>
          </w:p>
        </w:tc>
      </w:tr>
      <w:tr w:rsidR="006F1EB6" w:rsidRPr="00B765BF" w14:paraId="658A3560" w14:textId="77777777" w:rsidTr="00803304">
        <w:tc>
          <w:tcPr>
            <w:tcW w:w="2518" w:type="dxa"/>
          </w:tcPr>
          <w:p w14:paraId="2471005D" w14:textId="24FA6644" w:rsidR="006F1EB6" w:rsidRPr="00B765BF" w:rsidRDefault="006F1EB6" w:rsidP="00803304">
            <w:pPr>
              <w:rPr>
                <w:b/>
              </w:rPr>
            </w:pPr>
          </w:p>
          <w:p w14:paraId="1E27BDB7" w14:textId="77777777" w:rsidR="006F1EB6" w:rsidRPr="00B765BF" w:rsidRDefault="006F1EB6" w:rsidP="00803304">
            <w:pPr>
              <w:rPr>
                <w:b/>
              </w:rPr>
            </w:pPr>
            <w:r w:rsidRPr="00B765BF">
              <w:rPr>
                <w:b/>
              </w:rPr>
              <w:t xml:space="preserve">Metodologie didattiche </w:t>
            </w:r>
            <w:r w:rsidRPr="00B765BF">
              <w:rPr>
                <w:b/>
                <w:sz w:val="20"/>
              </w:rPr>
              <w:t>(6)</w:t>
            </w:r>
          </w:p>
          <w:p w14:paraId="75A5C55B" w14:textId="77777777" w:rsidR="006F1EB6" w:rsidRPr="00B765BF" w:rsidRDefault="006F1EB6" w:rsidP="00803304">
            <w:pPr>
              <w:rPr>
                <w:b/>
              </w:rPr>
            </w:pPr>
          </w:p>
        </w:tc>
        <w:tc>
          <w:tcPr>
            <w:tcW w:w="7260" w:type="dxa"/>
          </w:tcPr>
          <w:p w14:paraId="61FB4455" w14:textId="77777777" w:rsidR="008703CC" w:rsidRPr="00302A8C" w:rsidRDefault="008703CC" w:rsidP="0087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>Lezione frontale</w:t>
            </w:r>
          </w:p>
          <w:p w14:paraId="7F79658A" w14:textId="77777777" w:rsidR="008703CC" w:rsidRPr="00302A8C" w:rsidRDefault="008703CC" w:rsidP="0087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>Lezione partecipata</w:t>
            </w:r>
          </w:p>
          <w:p w14:paraId="6F395837" w14:textId="77777777" w:rsidR="008703CC" w:rsidRDefault="008703CC" w:rsidP="0087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Attività di gruppo con tecniche diverse: </w:t>
            </w:r>
            <w:r w:rsidRPr="00302A8C">
              <w:rPr>
                <w:color w:val="000000"/>
              </w:rPr>
              <w:t>brainstorming</w:t>
            </w:r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circle</w:t>
            </w:r>
            <w:proofErr w:type="spellEnd"/>
            <w:r>
              <w:rPr>
                <w:color w:val="000000"/>
              </w:rPr>
              <w:t xml:space="preserve"> time, </w:t>
            </w:r>
            <w:proofErr w:type="spellStart"/>
            <w:r>
              <w:rPr>
                <w:color w:val="000000"/>
              </w:rPr>
              <w:t>role</w:t>
            </w:r>
            <w:proofErr w:type="spellEnd"/>
            <w:r>
              <w:rPr>
                <w:color w:val="000000"/>
              </w:rPr>
              <w:t xml:space="preserve"> play, ecc.)</w:t>
            </w:r>
          </w:p>
          <w:p w14:paraId="05FA2434" w14:textId="754EADD2" w:rsidR="008703CC" w:rsidRPr="00302A8C" w:rsidRDefault="00AA62D9" w:rsidP="0087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Cooperative L</w:t>
            </w:r>
            <w:r w:rsidR="008703CC">
              <w:rPr>
                <w:color w:val="000000"/>
              </w:rPr>
              <w:t>earning per</w:t>
            </w:r>
            <w:r w:rsidR="00F97A4D">
              <w:rPr>
                <w:color w:val="000000"/>
              </w:rPr>
              <w:t xml:space="preserve"> </w:t>
            </w:r>
            <w:proofErr w:type="gramStart"/>
            <w:r w:rsidR="00F97A4D">
              <w:rPr>
                <w:color w:val="000000"/>
              </w:rPr>
              <w:t xml:space="preserve">la </w:t>
            </w:r>
            <w:r w:rsidR="008703CC">
              <w:rPr>
                <w:color w:val="000000"/>
              </w:rPr>
              <w:t xml:space="preserve"> realizzazione</w:t>
            </w:r>
            <w:proofErr w:type="gramEnd"/>
            <w:r w:rsidR="008703CC">
              <w:rPr>
                <w:color w:val="000000"/>
              </w:rPr>
              <w:t xml:space="preserve"> </w:t>
            </w:r>
            <w:r w:rsidR="00F97A4D">
              <w:rPr>
                <w:color w:val="000000"/>
              </w:rPr>
              <w:t xml:space="preserve">di </w:t>
            </w:r>
            <w:r w:rsidR="008703CC">
              <w:rPr>
                <w:color w:val="000000"/>
              </w:rPr>
              <w:t>compiti reali</w:t>
            </w:r>
          </w:p>
          <w:p w14:paraId="7C3DAFB2" w14:textId="375A64E3" w:rsidR="006F1EB6" w:rsidRPr="008703CC" w:rsidRDefault="008703CC" w:rsidP="00803304">
            <w:pPr>
              <w:rPr>
                <w:color w:val="000000"/>
              </w:rPr>
            </w:pPr>
            <w:r>
              <w:rPr>
                <w:color w:val="000000"/>
              </w:rPr>
              <w:t xml:space="preserve">Analisi di semplici casi </w:t>
            </w:r>
          </w:p>
        </w:tc>
      </w:tr>
      <w:tr w:rsidR="006F1EB6" w:rsidRPr="00B765BF" w14:paraId="21124CC6" w14:textId="77777777" w:rsidTr="00803304">
        <w:tc>
          <w:tcPr>
            <w:tcW w:w="2518" w:type="dxa"/>
          </w:tcPr>
          <w:p w14:paraId="022E8B81" w14:textId="77777777" w:rsidR="006F1EB6" w:rsidRPr="00B765BF" w:rsidRDefault="006F1EB6" w:rsidP="00803304">
            <w:pPr>
              <w:rPr>
                <w:b/>
              </w:rPr>
            </w:pPr>
          </w:p>
          <w:p w14:paraId="4EAA8F5B" w14:textId="77777777" w:rsidR="006F1EB6" w:rsidRPr="00B765BF" w:rsidRDefault="006F1EB6" w:rsidP="00803304">
            <w:pPr>
              <w:rPr>
                <w:b/>
              </w:rPr>
            </w:pPr>
            <w:proofErr w:type="spellStart"/>
            <w:proofErr w:type="gramStart"/>
            <w:r w:rsidRPr="00B765BF">
              <w:rPr>
                <w:b/>
              </w:rPr>
              <w:t>Materiali,Strumenti</w:t>
            </w:r>
            <w:proofErr w:type="spellEnd"/>
            <w:proofErr w:type="gramEnd"/>
            <w:r w:rsidRPr="00B765BF">
              <w:rPr>
                <w:b/>
              </w:rPr>
              <w:t xml:space="preserve"> e sussidi</w:t>
            </w:r>
          </w:p>
          <w:p w14:paraId="004A7872" w14:textId="77777777" w:rsidR="006F1EB6" w:rsidRPr="00B765BF" w:rsidRDefault="006F1EB6" w:rsidP="00803304">
            <w:pPr>
              <w:rPr>
                <w:b/>
              </w:rPr>
            </w:pPr>
          </w:p>
        </w:tc>
        <w:tc>
          <w:tcPr>
            <w:tcW w:w="7260" w:type="dxa"/>
          </w:tcPr>
          <w:p w14:paraId="1E4AD64C" w14:textId="1476799E" w:rsidR="006F1EB6" w:rsidRPr="008703CC" w:rsidRDefault="00AA62D9" w:rsidP="00803304">
            <w:r>
              <w:t>Presentazioni PPT</w:t>
            </w:r>
            <w:r w:rsidR="00D301CF">
              <w:t xml:space="preserve"> e/o </w:t>
            </w:r>
            <w:proofErr w:type="spellStart"/>
            <w:r w:rsidR="00D301CF">
              <w:t>Canva</w:t>
            </w:r>
            <w:proofErr w:type="spellEnd"/>
          </w:p>
          <w:p w14:paraId="380BDD07" w14:textId="77777777" w:rsidR="006F1EB6" w:rsidRPr="008703CC" w:rsidRDefault="006F1EB6" w:rsidP="00803304">
            <w:r w:rsidRPr="008703CC">
              <w:t>Guida alla risoluzione di casi</w:t>
            </w:r>
          </w:p>
          <w:p w14:paraId="3A2B30F5" w14:textId="77777777" w:rsidR="006F1EB6" w:rsidRPr="008703CC" w:rsidRDefault="006F1EB6" w:rsidP="00803304">
            <w:r w:rsidRPr="008703CC">
              <w:t>Dispense sulle tecniche di riabilitazione</w:t>
            </w:r>
          </w:p>
          <w:p w14:paraId="339CCA86" w14:textId="0F72F084" w:rsidR="006F1EB6" w:rsidRPr="008703CC" w:rsidRDefault="006F1EB6" w:rsidP="00803304">
            <w:r w:rsidRPr="008703CC">
              <w:t>Visione film</w:t>
            </w:r>
          </w:p>
        </w:tc>
      </w:tr>
      <w:tr w:rsidR="006F1EB6" w:rsidRPr="00B765BF" w14:paraId="24586D4F" w14:textId="77777777" w:rsidTr="00803304">
        <w:tc>
          <w:tcPr>
            <w:tcW w:w="2518" w:type="dxa"/>
          </w:tcPr>
          <w:p w14:paraId="3F280C0F" w14:textId="25537922" w:rsidR="006F1EB6" w:rsidRPr="00B765BF" w:rsidRDefault="006F1EB6" w:rsidP="00803304">
            <w:pPr>
              <w:rPr>
                <w:b/>
              </w:rPr>
            </w:pPr>
            <w:r w:rsidRPr="00B765BF">
              <w:rPr>
                <w:b/>
              </w:rPr>
              <w:t xml:space="preserve">Verifiche: numero e tipologia </w:t>
            </w:r>
            <w:r w:rsidRPr="00B765BF">
              <w:rPr>
                <w:b/>
                <w:sz w:val="20"/>
              </w:rPr>
              <w:t>(7)</w:t>
            </w:r>
          </w:p>
        </w:tc>
        <w:tc>
          <w:tcPr>
            <w:tcW w:w="7260" w:type="dxa"/>
          </w:tcPr>
          <w:p w14:paraId="49E4DA8D" w14:textId="1255DE63" w:rsidR="006F1EB6" w:rsidRPr="008703CC" w:rsidRDefault="00AA62D9" w:rsidP="00803304">
            <w:r>
              <w:t>Modalità di utilizzo</w:t>
            </w:r>
            <w:r w:rsidR="006F1EB6" w:rsidRPr="008703CC">
              <w:t xml:space="preserve"> di tecniche </w:t>
            </w:r>
            <w:r>
              <w:t>di intervento in “situazioni-problema”</w:t>
            </w:r>
          </w:p>
          <w:p w14:paraId="6BA14171" w14:textId="43DEC591" w:rsidR="006F1EB6" w:rsidRPr="008703CC" w:rsidRDefault="00D301CF" w:rsidP="00803304">
            <w:r>
              <w:t>Stesura di una relazione (di gruppo e individuale) a partire dall’analisi di alcuni materiali appositamente predisposti (tabelle, grafici, articoli, ecc.)</w:t>
            </w:r>
          </w:p>
        </w:tc>
      </w:tr>
      <w:tr w:rsidR="006F1EB6" w:rsidRPr="00B765BF" w14:paraId="1D1D0AA0" w14:textId="77777777" w:rsidTr="00803304">
        <w:tc>
          <w:tcPr>
            <w:tcW w:w="2518" w:type="dxa"/>
          </w:tcPr>
          <w:p w14:paraId="6F6640D8" w14:textId="77777777" w:rsidR="006F1EB6" w:rsidRPr="00B765BF" w:rsidRDefault="006F1EB6" w:rsidP="00803304">
            <w:pPr>
              <w:rPr>
                <w:b/>
              </w:rPr>
            </w:pPr>
          </w:p>
          <w:p w14:paraId="697D310E" w14:textId="6B76664F" w:rsidR="006F1EB6" w:rsidRPr="00B765BF" w:rsidRDefault="006F1EB6" w:rsidP="00803304">
            <w:pPr>
              <w:rPr>
                <w:b/>
              </w:rPr>
            </w:pPr>
            <w:r w:rsidRPr="00B765BF">
              <w:rPr>
                <w:b/>
              </w:rPr>
              <w:t xml:space="preserve">Valutazione </w:t>
            </w:r>
            <w:r w:rsidRPr="00B765BF">
              <w:rPr>
                <w:b/>
                <w:sz w:val="20"/>
              </w:rPr>
              <w:t>(8)</w:t>
            </w:r>
          </w:p>
        </w:tc>
        <w:tc>
          <w:tcPr>
            <w:tcW w:w="7260" w:type="dxa"/>
          </w:tcPr>
          <w:p w14:paraId="5B1DB106" w14:textId="383FD637" w:rsidR="006F1EB6" w:rsidRPr="008703CC" w:rsidRDefault="006F1EB6" w:rsidP="00803304">
            <w:r w:rsidRPr="008703CC">
              <w:t>Per la valutazione si adottano i criteri general</w:t>
            </w:r>
            <w:r w:rsidR="008703CC">
              <w:t>i e griglie di riferimento dei D</w:t>
            </w:r>
            <w:r w:rsidRPr="008703CC">
              <w:t>ipartimenti.</w:t>
            </w:r>
          </w:p>
        </w:tc>
      </w:tr>
      <w:tr w:rsidR="006F1EB6" w:rsidRPr="00B765BF" w14:paraId="7E8AA8FE" w14:textId="77777777" w:rsidTr="00803304">
        <w:tc>
          <w:tcPr>
            <w:tcW w:w="2518" w:type="dxa"/>
          </w:tcPr>
          <w:p w14:paraId="277F5E49" w14:textId="51600396" w:rsidR="006F1EB6" w:rsidRPr="00B765BF" w:rsidRDefault="006F1EB6" w:rsidP="00803304">
            <w:pPr>
              <w:rPr>
                <w:b/>
              </w:rPr>
            </w:pPr>
            <w:proofErr w:type="gramStart"/>
            <w:r w:rsidRPr="00B765BF">
              <w:rPr>
                <w:b/>
              </w:rPr>
              <w:t>Recupero :</w:t>
            </w:r>
            <w:proofErr w:type="gramEnd"/>
            <w:r w:rsidRPr="00B765BF">
              <w:rPr>
                <w:b/>
              </w:rPr>
              <w:t xml:space="preserve"> modalità e tempi </w:t>
            </w:r>
            <w:r w:rsidRPr="00B765BF">
              <w:rPr>
                <w:b/>
                <w:sz w:val="20"/>
              </w:rPr>
              <w:t>(9)</w:t>
            </w:r>
          </w:p>
        </w:tc>
        <w:tc>
          <w:tcPr>
            <w:tcW w:w="7260" w:type="dxa"/>
          </w:tcPr>
          <w:p w14:paraId="26B4BB85" w14:textId="77777777" w:rsidR="006F1EB6" w:rsidRPr="008703CC" w:rsidRDefault="006F1EB6" w:rsidP="00803304">
            <w:r w:rsidRPr="008703CC">
              <w:t>In itinere</w:t>
            </w:r>
          </w:p>
        </w:tc>
      </w:tr>
      <w:tr w:rsidR="006F1EB6" w:rsidRPr="00B765BF" w14:paraId="149DB8EF" w14:textId="77777777" w:rsidTr="00803304">
        <w:tc>
          <w:tcPr>
            <w:tcW w:w="2518" w:type="dxa"/>
            <w:vAlign w:val="center"/>
          </w:tcPr>
          <w:p w14:paraId="288203A6" w14:textId="77777777" w:rsidR="006F1EB6" w:rsidRPr="00B765BF" w:rsidRDefault="006F1EB6" w:rsidP="00803304">
            <w:pPr>
              <w:rPr>
                <w:b/>
              </w:rPr>
            </w:pPr>
            <w:r w:rsidRPr="00B765BF"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14:paraId="1ED2B606" w14:textId="027A60CC" w:rsidR="006F1EB6" w:rsidRPr="00B765BF" w:rsidRDefault="008703CC" w:rsidP="00803304">
            <w:pPr>
              <w:rPr>
                <w:b/>
              </w:rPr>
            </w:pPr>
            <w:r>
              <w:t>Raccordo con le discipline professionalizzanti di indirizzo</w:t>
            </w:r>
          </w:p>
        </w:tc>
      </w:tr>
    </w:tbl>
    <w:p w14:paraId="408F96B7" w14:textId="77777777" w:rsidR="00D301CF" w:rsidRDefault="00D301CF" w:rsidP="003C72E6">
      <w:pPr>
        <w:rPr>
          <w:b/>
          <w:highlight w:val="green"/>
        </w:rPr>
      </w:pPr>
    </w:p>
    <w:p w14:paraId="47F72705" w14:textId="5FE3DDA7" w:rsidR="00447C13" w:rsidRDefault="00447C13" w:rsidP="003C72E6">
      <w:pPr>
        <w:rPr>
          <w:b/>
        </w:rPr>
      </w:pPr>
      <w:r w:rsidRPr="00080907">
        <w:rPr>
          <w:b/>
        </w:rPr>
        <w:t xml:space="preserve">Data: </w:t>
      </w:r>
      <w:r w:rsidR="00142A1F" w:rsidRPr="00080907">
        <w:rPr>
          <w:b/>
          <w:color w:val="000000"/>
        </w:rPr>
        <w:t>30/10</w:t>
      </w:r>
      <w:r w:rsidR="00F271CC" w:rsidRPr="00080907">
        <w:rPr>
          <w:b/>
          <w:color w:val="000000"/>
        </w:rPr>
        <w:t>/202</w:t>
      </w:r>
      <w:r w:rsidR="00D301CF" w:rsidRPr="00080907">
        <w:rPr>
          <w:b/>
          <w:color w:val="000000"/>
        </w:rPr>
        <w:t>5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Il Referente di Dipartimento</w:t>
      </w:r>
    </w:p>
    <w:p w14:paraId="6443ADE7" w14:textId="43BB3D96" w:rsidR="003C72E6" w:rsidRPr="00207186" w:rsidRDefault="00D301CF" w:rsidP="00207186">
      <w:pPr>
        <w:ind w:left="5664" w:firstLine="708"/>
        <w:rPr>
          <w:bCs/>
        </w:rPr>
      </w:pPr>
      <w:r>
        <w:rPr>
          <w:noProof/>
          <w:lang w:eastAsia="it-IT"/>
        </w:rPr>
        <w:drawing>
          <wp:anchor distT="0" distB="0" distL="114300" distR="114300" simplePos="0" relativeHeight="251659264" behindDoc="0" locked="0" layoutInCell="1" allowOverlap="1" wp14:anchorId="70A1BA4F" wp14:editId="0940216F">
            <wp:simplePos x="0" y="0"/>
            <wp:positionH relativeFrom="column">
              <wp:posOffset>4444410</wp:posOffset>
            </wp:positionH>
            <wp:positionV relativeFrom="paragraph">
              <wp:posOffset>7117</wp:posOffset>
            </wp:positionV>
            <wp:extent cx="1257300" cy="381000"/>
            <wp:effectExtent l="0" t="0" r="0" b="0"/>
            <wp:wrapSquare wrapText="bothSides"/>
            <wp:docPr id="1" name="Immagine 1" descr="scansione firma completa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scansione firma completa00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C72E6" w:rsidRPr="00207186" w:rsidSect="00F55F1A">
      <w:footerReference w:type="default" r:id="rId8"/>
      <w:footerReference w:type="first" r:id="rId9"/>
      <w:pgSz w:w="11906" w:h="16838"/>
      <w:pgMar w:top="709" w:right="1134" w:bottom="1134" w:left="1134" w:header="5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6C95C" w14:textId="77777777" w:rsidR="00340DEA" w:rsidRDefault="00340DEA" w:rsidP="00863DB0">
      <w:r>
        <w:separator/>
      </w:r>
    </w:p>
  </w:endnote>
  <w:endnote w:type="continuationSeparator" w:id="0">
    <w:p w14:paraId="0B7CC6FD" w14:textId="77777777" w:rsidR="00340DEA" w:rsidRDefault="00340DEA" w:rsidP="0086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D0815" w14:textId="77777777" w:rsidR="00447C13" w:rsidRDefault="00447C13" w:rsidP="00D927CA">
    <w:pPr>
      <w:pStyle w:val="Pidipagina"/>
    </w:pPr>
  </w:p>
  <w:p w14:paraId="2CBBF123" w14:textId="77777777" w:rsidR="00447C13" w:rsidRDefault="00447C13" w:rsidP="00D927CA">
    <w:pPr>
      <w:pStyle w:val="Pidipagina"/>
    </w:pPr>
  </w:p>
  <w:p w14:paraId="411E8795" w14:textId="77777777" w:rsidR="00447C13" w:rsidRPr="005B4897" w:rsidRDefault="00447C13" w:rsidP="009D2541">
    <w:pPr>
      <w:tabs>
        <w:tab w:val="center" w:pos="4819"/>
        <w:tab w:val="right" w:pos="9638"/>
      </w:tabs>
      <w:rPr>
        <w:rFonts w:ascii="Times New Roman" w:hAnsi="Times New Roman" w:cs="Times New Roman"/>
        <w:sz w:val="16"/>
        <w:szCs w:val="16"/>
        <w:lang w:val="en-GB" w:eastAsia="it-IT"/>
      </w:rPr>
    </w:pPr>
    <w:r>
      <w:rPr>
        <w:rFonts w:ascii="Times New Roman" w:hAnsi="Times New Roman" w:cs="Times New Roman"/>
        <w:sz w:val="16"/>
        <w:szCs w:val="16"/>
        <w:lang w:eastAsia="it-IT"/>
      </w:rPr>
      <w:t xml:space="preserve">IIS </w:t>
    </w:r>
    <w:r w:rsidRPr="009D2541">
      <w:rPr>
        <w:rFonts w:ascii="Times New Roman" w:hAnsi="Times New Roman" w:cs="Times New Roman"/>
        <w:sz w:val="16"/>
        <w:szCs w:val="16"/>
        <w:lang w:eastAsia="it-IT"/>
      </w:rPr>
      <w:t>Piaget</w:t>
    </w:r>
    <w:r>
      <w:rPr>
        <w:rFonts w:ascii="Times New Roman" w:hAnsi="Times New Roman" w:cs="Times New Roman"/>
        <w:sz w:val="16"/>
        <w:szCs w:val="16"/>
        <w:lang w:eastAsia="it-IT"/>
      </w:rPr>
      <w:t>-Diaz</w:t>
    </w:r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                                                </w:t>
    </w:r>
    <w:r>
      <w:rPr>
        <w:rFonts w:ascii="Times New Roman" w:hAnsi="Times New Roman" w:cs="Times New Roman"/>
        <w:sz w:val="16"/>
        <w:szCs w:val="16"/>
        <w:lang w:eastAsia="it-IT"/>
      </w:rPr>
      <w:t xml:space="preserve">                     </w:t>
    </w:r>
    <w:r>
      <w:rPr>
        <w:rFonts w:ascii="Times New Roman" w:hAnsi="Times New Roman" w:cs="Times New Roman"/>
        <w:sz w:val="16"/>
        <w:szCs w:val="16"/>
        <w:lang w:eastAsia="it-IT"/>
      </w:rPr>
      <w:tab/>
    </w:r>
    <w:r>
      <w:rPr>
        <w:rFonts w:ascii="Times New Roman" w:hAnsi="Times New Roman" w:cs="Times New Roman"/>
        <w:sz w:val="16"/>
        <w:szCs w:val="16"/>
        <w:lang w:eastAsia="it-IT"/>
      </w:rPr>
      <w:tab/>
      <w:t xml:space="preserve"> </w:t>
    </w:r>
    <w:proofErr w:type="spellStart"/>
    <w:proofErr w:type="gramStart"/>
    <w:r>
      <w:rPr>
        <w:rFonts w:ascii="Times New Roman" w:hAnsi="Times New Roman" w:cs="Times New Roman"/>
        <w:sz w:val="16"/>
        <w:szCs w:val="16"/>
        <w:lang w:eastAsia="it-IT"/>
      </w:rPr>
      <w:t>ModDid</w:t>
    </w:r>
    <w:proofErr w:type="spellEnd"/>
    <w:r>
      <w:rPr>
        <w:rFonts w:ascii="Times New Roman" w:hAnsi="Times New Roman" w:cs="Times New Roman"/>
        <w:sz w:val="16"/>
        <w:szCs w:val="16"/>
        <w:lang w:eastAsia="it-IT"/>
      </w:rPr>
      <w:t xml:space="preserve">  02</w:t>
    </w:r>
    <w:proofErr w:type="gramEnd"/>
    <w:r w:rsidRPr="009D2541">
      <w:rPr>
        <w:rFonts w:ascii="Times New Roman" w:hAnsi="Times New Roman" w:cs="Times New Roman"/>
        <w:sz w:val="16"/>
        <w:szCs w:val="16"/>
        <w:lang w:eastAsia="it-IT"/>
      </w:rPr>
      <w:t>_Scheda di Programmazione</w:t>
    </w:r>
    <w:r>
      <w:rPr>
        <w:rFonts w:ascii="Times New Roman" w:hAnsi="Times New Roman" w:cs="Times New Roman"/>
        <w:sz w:val="16"/>
        <w:szCs w:val="16"/>
        <w:lang w:eastAsia="it-IT"/>
      </w:rPr>
      <w:t xml:space="preserve"> Nuovi Profili</w:t>
    </w:r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_ </w:t>
    </w:r>
    <w:proofErr w:type="spellStart"/>
    <w:r w:rsidRPr="009D2541">
      <w:rPr>
        <w:rFonts w:ascii="Times New Roman" w:hAnsi="Times New Roman" w:cs="Times New Roman"/>
        <w:sz w:val="16"/>
        <w:szCs w:val="16"/>
        <w:lang w:eastAsia="it-IT"/>
      </w:rPr>
      <w:t>Rev</w:t>
    </w:r>
    <w:proofErr w:type="spellEnd"/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 0_pag. </w:t>
    </w:r>
    <w:r w:rsidRPr="009D2541">
      <w:rPr>
        <w:rFonts w:ascii="Times New Roman" w:hAnsi="Times New Roman" w:cs="Times New Roman"/>
        <w:sz w:val="16"/>
        <w:szCs w:val="16"/>
        <w:lang w:eastAsia="it-IT"/>
      </w:rPr>
      <w:fldChar w:fldCharType="begin"/>
    </w:r>
    <w:r w:rsidRPr="009D2541">
      <w:rPr>
        <w:rFonts w:ascii="Times New Roman" w:hAnsi="Times New Roman" w:cs="Times New Roman"/>
        <w:sz w:val="16"/>
        <w:szCs w:val="16"/>
        <w:lang w:eastAsia="it-IT"/>
      </w:rPr>
      <w:instrText xml:space="preserve"> PAGE </w:instrText>
    </w:r>
    <w:r w:rsidRPr="009D2541">
      <w:rPr>
        <w:rFonts w:ascii="Times New Roman" w:hAnsi="Times New Roman" w:cs="Times New Roman"/>
        <w:sz w:val="16"/>
        <w:szCs w:val="16"/>
        <w:lang w:eastAsia="it-IT"/>
      </w:rPr>
      <w:fldChar w:fldCharType="separate"/>
    </w:r>
    <w:r w:rsidR="000F68AA">
      <w:rPr>
        <w:rFonts w:ascii="Times New Roman" w:hAnsi="Times New Roman" w:cs="Times New Roman"/>
        <w:sz w:val="16"/>
        <w:szCs w:val="16"/>
        <w:lang w:eastAsia="it-IT"/>
      </w:rPr>
      <w:t>5</w:t>
    </w:r>
    <w:r w:rsidRPr="009D2541">
      <w:rPr>
        <w:rFonts w:ascii="Times New Roman" w:hAnsi="Times New Roman" w:cs="Times New Roman"/>
        <w:sz w:val="16"/>
        <w:szCs w:val="16"/>
        <w:lang w:eastAsia="it-IT"/>
      </w:rPr>
      <w:fldChar w:fldCharType="end"/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t xml:space="preserve"> di </w:t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begin"/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instrText xml:space="preserve"> NUMPAGES </w:instrText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separate"/>
    </w:r>
    <w:r w:rsidR="000F68AA">
      <w:rPr>
        <w:rFonts w:ascii="Times New Roman" w:hAnsi="Times New Roman" w:cs="Times New Roman"/>
        <w:sz w:val="16"/>
        <w:szCs w:val="16"/>
        <w:lang w:val="en-GB" w:eastAsia="it-IT"/>
      </w:rPr>
      <w:t>5</w:t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end"/>
    </w:r>
  </w:p>
  <w:p w14:paraId="4B443DFD" w14:textId="77777777" w:rsidR="00447C13" w:rsidRDefault="00447C13" w:rsidP="00D927CA">
    <w:pPr>
      <w:pStyle w:val="Pidipagina"/>
    </w:pPr>
  </w:p>
  <w:p w14:paraId="140AEB1B" w14:textId="77777777" w:rsidR="00447C13" w:rsidRDefault="00447C13" w:rsidP="00D927CA">
    <w:pPr>
      <w:pStyle w:val="Pidipagina"/>
    </w:pPr>
  </w:p>
  <w:p w14:paraId="01EA1645" w14:textId="77777777" w:rsidR="00447C13" w:rsidRDefault="00447C13" w:rsidP="00D927C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AF6E5" w14:textId="77777777" w:rsidR="00447C13" w:rsidRDefault="00447C13">
    <w:pPr>
      <w:pStyle w:val="Pidipagina"/>
    </w:pPr>
  </w:p>
  <w:p w14:paraId="48AE6C53" w14:textId="77777777" w:rsidR="00447C13" w:rsidRDefault="00447C13">
    <w:pPr>
      <w:pStyle w:val="Pidipagina"/>
    </w:pPr>
  </w:p>
  <w:p w14:paraId="667E7F22" w14:textId="77777777" w:rsidR="00447C13" w:rsidRDefault="00447C13">
    <w:pPr>
      <w:pStyle w:val="Pidipagina"/>
    </w:pPr>
  </w:p>
  <w:p w14:paraId="1DE02EBE" w14:textId="77777777" w:rsidR="00447C13" w:rsidRPr="005B4897" w:rsidRDefault="00447C13" w:rsidP="005B4897">
    <w:pPr>
      <w:tabs>
        <w:tab w:val="center" w:pos="4819"/>
        <w:tab w:val="right" w:pos="9638"/>
      </w:tabs>
      <w:rPr>
        <w:rFonts w:ascii="Times New Roman" w:hAnsi="Times New Roman" w:cs="Times New Roman"/>
        <w:sz w:val="16"/>
        <w:szCs w:val="16"/>
        <w:lang w:val="en-GB" w:eastAsia="it-IT"/>
      </w:rPr>
    </w:pPr>
    <w:r>
      <w:rPr>
        <w:rFonts w:ascii="Times New Roman" w:hAnsi="Times New Roman" w:cs="Times New Roman"/>
        <w:sz w:val="16"/>
        <w:szCs w:val="16"/>
        <w:lang w:eastAsia="it-IT"/>
      </w:rPr>
      <w:t xml:space="preserve">IIS </w:t>
    </w:r>
    <w:r w:rsidRPr="009D2541">
      <w:rPr>
        <w:rFonts w:ascii="Times New Roman" w:hAnsi="Times New Roman" w:cs="Times New Roman"/>
        <w:sz w:val="16"/>
        <w:szCs w:val="16"/>
        <w:lang w:eastAsia="it-IT"/>
      </w:rPr>
      <w:t>Piaget</w:t>
    </w:r>
    <w:r>
      <w:rPr>
        <w:rFonts w:ascii="Times New Roman" w:hAnsi="Times New Roman" w:cs="Times New Roman"/>
        <w:sz w:val="16"/>
        <w:szCs w:val="16"/>
        <w:lang w:eastAsia="it-IT"/>
      </w:rPr>
      <w:t>-Diaz</w:t>
    </w:r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                                                </w:t>
    </w:r>
    <w:r>
      <w:rPr>
        <w:rFonts w:ascii="Times New Roman" w:hAnsi="Times New Roman" w:cs="Times New Roman"/>
        <w:sz w:val="16"/>
        <w:szCs w:val="16"/>
        <w:lang w:eastAsia="it-IT"/>
      </w:rPr>
      <w:t xml:space="preserve">                     </w:t>
    </w:r>
    <w:r>
      <w:rPr>
        <w:rFonts w:ascii="Times New Roman" w:hAnsi="Times New Roman" w:cs="Times New Roman"/>
        <w:sz w:val="16"/>
        <w:szCs w:val="16"/>
        <w:lang w:eastAsia="it-IT"/>
      </w:rPr>
      <w:tab/>
    </w:r>
    <w:r>
      <w:rPr>
        <w:rFonts w:ascii="Times New Roman" w:hAnsi="Times New Roman" w:cs="Times New Roman"/>
        <w:sz w:val="16"/>
        <w:szCs w:val="16"/>
        <w:lang w:eastAsia="it-IT"/>
      </w:rPr>
      <w:tab/>
      <w:t xml:space="preserve"> </w:t>
    </w:r>
    <w:proofErr w:type="spellStart"/>
    <w:proofErr w:type="gramStart"/>
    <w:r>
      <w:rPr>
        <w:rFonts w:ascii="Times New Roman" w:hAnsi="Times New Roman" w:cs="Times New Roman"/>
        <w:sz w:val="16"/>
        <w:szCs w:val="16"/>
        <w:lang w:eastAsia="it-IT"/>
      </w:rPr>
      <w:t>ModDid</w:t>
    </w:r>
    <w:proofErr w:type="spellEnd"/>
    <w:r>
      <w:rPr>
        <w:rFonts w:ascii="Times New Roman" w:hAnsi="Times New Roman" w:cs="Times New Roman"/>
        <w:sz w:val="16"/>
        <w:szCs w:val="16"/>
        <w:lang w:eastAsia="it-IT"/>
      </w:rPr>
      <w:t xml:space="preserve">  02</w:t>
    </w:r>
    <w:proofErr w:type="gramEnd"/>
    <w:r w:rsidRPr="009D2541">
      <w:rPr>
        <w:rFonts w:ascii="Times New Roman" w:hAnsi="Times New Roman" w:cs="Times New Roman"/>
        <w:sz w:val="16"/>
        <w:szCs w:val="16"/>
        <w:lang w:eastAsia="it-IT"/>
      </w:rPr>
      <w:t>_Scheda di Programmazione</w:t>
    </w:r>
    <w:r>
      <w:rPr>
        <w:rFonts w:ascii="Times New Roman" w:hAnsi="Times New Roman" w:cs="Times New Roman"/>
        <w:sz w:val="16"/>
        <w:szCs w:val="16"/>
        <w:lang w:eastAsia="it-IT"/>
      </w:rPr>
      <w:t xml:space="preserve"> Nuovi Profili</w:t>
    </w:r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_ </w:t>
    </w:r>
    <w:proofErr w:type="spellStart"/>
    <w:r w:rsidRPr="009D2541">
      <w:rPr>
        <w:rFonts w:ascii="Times New Roman" w:hAnsi="Times New Roman" w:cs="Times New Roman"/>
        <w:sz w:val="16"/>
        <w:szCs w:val="16"/>
        <w:lang w:eastAsia="it-IT"/>
      </w:rPr>
      <w:t>Rev</w:t>
    </w:r>
    <w:proofErr w:type="spellEnd"/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 0_pag. </w:t>
    </w:r>
    <w:r w:rsidRPr="009D2541">
      <w:rPr>
        <w:rFonts w:ascii="Times New Roman" w:hAnsi="Times New Roman" w:cs="Times New Roman"/>
        <w:sz w:val="16"/>
        <w:szCs w:val="16"/>
        <w:lang w:eastAsia="it-IT"/>
      </w:rPr>
      <w:fldChar w:fldCharType="begin"/>
    </w:r>
    <w:r w:rsidRPr="009D2541">
      <w:rPr>
        <w:rFonts w:ascii="Times New Roman" w:hAnsi="Times New Roman" w:cs="Times New Roman"/>
        <w:sz w:val="16"/>
        <w:szCs w:val="16"/>
        <w:lang w:eastAsia="it-IT"/>
      </w:rPr>
      <w:instrText xml:space="preserve"> PAGE </w:instrText>
    </w:r>
    <w:r w:rsidRPr="009D2541">
      <w:rPr>
        <w:rFonts w:ascii="Times New Roman" w:hAnsi="Times New Roman" w:cs="Times New Roman"/>
        <w:sz w:val="16"/>
        <w:szCs w:val="16"/>
        <w:lang w:eastAsia="it-IT"/>
      </w:rPr>
      <w:fldChar w:fldCharType="separate"/>
    </w:r>
    <w:r w:rsidR="00B4650F">
      <w:rPr>
        <w:rFonts w:ascii="Times New Roman" w:hAnsi="Times New Roman" w:cs="Times New Roman"/>
        <w:noProof/>
        <w:sz w:val="16"/>
        <w:szCs w:val="16"/>
        <w:lang w:eastAsia="it-IT"/>
      </w:rPr>
      <w:t>1</w:t>
    </w:r>
    <w:r w:rsidRPr="009D2541">
      <w:rPr>
        <w:rFonts w:ascii="Times New Roman" w:hAnsi="Times New Roman" w:cs="Times New Roman"/>
        <w:sz w:val="16"/>
        <w:szCs w:val="16"/>
        <w:lang w:eastAsia="it-IT"/>
      </w:rPr>
      <w:fldChar w:fldCharType="end"/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t xml:space="preserve"> di </w:t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begin"/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instrText xml:space="preserve"> NUMPAGES </w:instrText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separate"/>
    </w:r>
    <w:r w:rsidR="00B4650F">
      <w:rPr>
        <w:rFonts w:ascii="Times New Roman" w:hAnsi="Times New Roman" w:cs="Times New Roman"/>
        <w:noProof/>
        <w:sz w:val="16"/>
        <w:szCs w:val="16"/>
        <w:lang w:val="en-GB" w:eastAsia="it-IT"/>
      </w:rPr>
      <w:t>5</w:t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end"/>
    </w:r>
  </w:p>
  <w:p w14:paraId="3C6DFE5F" w14:textId="77777777" w:rsidR="00447C13" w:rsidRDefault="00447C13">
    <w:pPr>
      <w:pStyle w:val="Pidipagina"/>
    </w:pPr>
  </w:p>
  <w:p w14:paraId="62C46A10" w14:textId="77777777" w:rsidR="00447C13" w:rsidRDefault="00447C1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21E2B" w14:textId="77777777" w:rsidR="00340DEA" w:rsidRDefault="00340DEA" w:rsidP="00863DB0">
      <w:r>
        <w:separator/>
      </w:r>
    </w:p>
  </w:footnote>
  <w:footnote w:type="continuationSeparator" w:id="0">
    <w:p w14:paraId="057DD794" w14:textId="77777777" w:rsidR="00340DEA" w:rsidRDefault="00340DEA" w:rsidP="00863D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5397A"/>
    <w:multiLevelType w:val="multilevel"/>
    <w:tmpl w:val="560C62F8"/>
    <w:lvl w:ilvl="0">
      <w:numFmt w:val="bullet"/>
      <w:lvlText w:val="-"/>
      <w:lvlJc w:val="left"/>
      <w:pPr>
        <w:ind w:left="720" w:hanging="360"/>
      </w:pPr>
      <w:rPr>
        <w:rFonts w:ascii="Arial" w:eastAsia="Arial" w:hAnsi="Arial" w:cs="Arial"/>
        <w:vertAlign w:val="baseli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B557DB4"/>
    <w:multiLevelType w:val="multilevel"/>
    <w:tmpl w:val="7BB42080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  <w:vertAlign w:val="baseline"/>
      </w:rPr>
    </w:lvl>
    <w:lvl w:ilvl="5"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8"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CD3784E"/>
    <w:multiLevelType w:val="multilevel"/>
    <w:tmpl w:val="57F840C4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  <w:vertAlign w:val="baseline"/>
      </w:rPr>
    </w:lvl>
    <w:lvl w:ilvl="5"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8"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34E32D5C"/>
    <w:multiLevelType w:val="hybridMultilevel"/>
    <w:tmpl w:val="45CAB02A"/>
    <w:lvl w:ilvl="0" w:tplc="9C38BA5E">
      <w:start w:val="16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436616"/>
    <w:multiLevelType w:val="hybridMultilevel"/>
    <w:tmpl w:val="2F1470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11743A"/>
    <w:multiLevelType w:val="hybridMultilevel"/>
    <w:tmpl w:val="60065C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902CF2"/>
    <w:multiLevelType w:val="hybridMultilevel"/>
    <w:tmpl w:val="F4EE1730"/>
    <w:lvl w:ilvl="0" w:tplc="461AD760">
      <w:start w:val="16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733446">
    <w:abstractNumId w:val="5"/>
  </w:num>
  <w:num w:numId="2" w16cid:durableId="131749740">
    <w:abstractNumId w:val="4"/>
  </w:num>
  <w:num w:numId="3" w16cid:durableId="1689138991">
    <w:abstractNumId w:val="3"/>
  </w:num>
  <w:num w:numId="4" w16cid:durableId="1412854267">
    <w:abstractNumId w:val="6"/>
  </w:num>
  <w:num w:numId="5" w16cid:durableId="62220595">
    <w:abstractNumId w:val="1"/>
  </w:num>
  <w:num w:numId="6" w16cid:durableId="1365181074">
    <w:abstractNumId w:val="2"/>
  </w:num>
  <w:num w:numId="7" w16cid:durableId="1770392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730"/>
    <w:rsid w:val="00001BBD"/>
    <w:rsid w:val="0002250A"/>
    <w:rsid w:val="00026CB6"/>
    <w:rsid w:val="00030289"/>
    <w:rsid w:val="00035F93"/>
    <w:rsid w:val="000375E4"/>
    <w:rsid w:val="00052273"/>
    <w:rsid w:val="000634CA"/>
    <w:rsid w:val="00063674"/>
    <w:rsid w:val="00073A43"/>
    <w:rsid w:val="000754B5"/>
    <w:rsid w:val="00080907"/>
    <w:rsid w:val="00087D7B"/>
    <w:rsid w:val="00092783"/>
    <w:rsid w:val="000F4990"/>
    <w:rsid w:val="000F68AA"/>
    <w:rsid w:val="00105D91"/>
    <w:rsid w:val="00110FA7"/>
    <w:rsid w:val="0014153B"/>
    <w:rsid w:val="00142A1F"/>
    <w:rsid w:val="0016760E"/>
    <w:rsid w:val="00167FEF"/>
    <w:rsid w:val="00194C04"/>
    <w:rsid w:val="001B3FBD"/>
    <w:rsid w:val="001B4326"/>
    <w:rsid w:val="001C08A1"/>
    <w:rsid w:val="001C10A6"/>
    <w:rsid w:val="001D4B2A"/>
    <w:rsid w:val="00200018"/>
    <w:rsid w:val="00207186"/>
    <w:rsid w:val="00222760"/>
    <w:rsid w:val="002300F4"/>
    <w:rsid w:val="00233179"/>
    <w:rsid w:val="00250481"/>
    <w:rsid w:val="00256AD3"/>
    <w:rsid w:val="00270216"/>
    <w:rsid w:val="002836EA"/>
    <w:rsid w:val="0028515E"/>
    <w:rsid w:val="00285F37"/>
    <w:rsid w:val="002C2FB4"/>
    <w:rsid w:val="002D3B1B"/>
    <w:rsid w:val="002E501A"/>
    <w:rsid w:val="00301D00"/>
    <w:rsid w:val="00304C15"/>
    <w:rsid w:val="003164D5"/>
    <w:rsid w:val="00340DEA"/>
    <w:rsid w:val="0034686B"/>
    <w:rsid w:val="00370777"/>
    <w:rsid w:val="003746F1"/>
    <w:rsid w:val="003766A5"/>
    <w:rsid w:val="00381409"/>
    <w:rsid w:val="003C72E6"/>
    <w:rsid w:val="003E2BFB"/>
    <w:rsid w:val="00447C13"/>
    <w:rsid w:val="0045677B"/>
    <w:rsid w:val="00463817"/>
    <w:rsid w:val="00466B4D"/>
    <w:rsid w:val="00491138"/>
    <w:rsid w:val="004A3C91"/>
    <w:rsid w:val="004C0210"/>
    <w:rsid w:val="004C1953"/>
    <w:rsid w:val="004C622B"/>
    <w:rsid w:val="004D4780"/>
    <w:rsid w:val="004D58E9"/>
    <w:rsid w:val="004D6D01"/>
    <w:rsid w:val="004F0525"/>
    <w:rsid w:val="004F3DD9"/>
    <w:rsid w:val="00504253"/>
    <w:rsid w:val="005049EA"/>
    <w:rsid w:val="00506520"/>
    <w:rsid w:val="0054062C"/>
    <w:rsid w:val="00540AE0"/>
    <w:rsid w:val="00545C2A"/>
    <w:rsid w:val="00545C95"/>
    <w:rsid w:val="00584A1D"/>
    <w:rsid w:val="00592272"/>
    <w:rsid w:val="005B1730"/>
    <w:rsid w:val="005B4897"/>
    <w:rsid w:val="005B6E99"/>
    <w:rsid w:val="005D2C5B"/>
    <w:rsid w:val="005D2E82"/>
    <w:rsid w:val="005D467B"/>
    <w:rsid w:val="005D5E0E"/>
    <w:rsid w:val="00621184"/>
    <w:rsid w:val="00624499"/>
    <w:rsid w:val="00640AB9"/>
    <w:rsid w:val="0064294A"/>
    <w:rsid w:val="00660485"/>
    <w:rsid w:val="0067267E"/>
    <w:rsid w:val="00690F57"/>
    <w:rsid w:val="00692327"/>
    <w:rsid w:val="006A0761"/>
    <w:rsid w:val="006A08A4"/>
    <w:rsid w:val="006B278D"/>
    <w:rsid w:val="006B5F8B"/>
    <w:rsid w:val="006E5125"/>
    <w:rsid w:val="006F1EB6"/>
    <w:rsid w:val="006F727C"/>
    <w:rsid w:val="006F7915"/>
    <w:rsid w:val="0070317B"/>
    <w:rsid w:val="00711193"/>
    <w:rsid w:val="00740F57"/>
    <w:rsid w:val="00742FC2"/>
    <w:rsid w:val="007448DB"/>
    <w:rsid w:val="00772C63"/>
    <w:rsid w:val="0079175E"/>
    <w:rsid w:val="007A325C"/>
    <w:rsid w:val="007A52FA"/>
    <w:rsid w:val="007B24B1"/>
    <w:rsid w:val="007B7E77"/>
    <w:rsid w:val="007C605A"/>
    <w:rsid w:val="007F6682"/>
    <w:rsid w:val="00821CD4"/>
    <w:rsid w:val="00823B6B"/>
    <w:rsid w:val="008262E6"/>
    <w:rsid w:val="0083462B"/>
    <w:rsid w:val="008446EA"/>
    <w:rsid w:val="00851411"/>
    <w:rsid w:val="00863DB0"/>
    <w:rsid w:val="008703CC"/>
    <w:rsid w:val="00887176"/>
    <w:rsid w:val="00896D75"/>
    <w:rsid w:val="008B58EC"/>
    <w:rsid w:val="008B7F77"/>
    <w:rsid w:val="008C0523"/>
    <w:rsid w:val="008F00E7"/>
    <w:rsid w:val="009042C7"/>
    <w:rsid w:val="00904913"/>
    <w:rsid w:val="00910777"/>
    <w:rsid w:val="00925DB2"/>
    <w:rsid w:val="009261D0"/>
    <w:rsid w:val="009267A8"/>
    <w:rsid w:val="00973E62"/>
    <w:rsid w:val="00981E9F"/>
    <w:rsid w:val="009B1666"/>
    <w:rsid w:val="009D2541"/>
    <w:rsid w:val="009E33DF"/>
    <w:rsid w:val="009E4658"/>
    <w:rsid w:val="00A14CA8"/>
    <w:rsid w:val="00A256BA"/>
    <w:rsid w:val="00A3291C"/>
    <w:rsid w:val="00A505FF"/>
    <w:rsid w:val="00A60CFE"/>
    <w:rsid w:val="00A6736A"/>
    <w:rsid w:val="00A765BA"/>
    <w:rsid w:val="00A82E74"/>
    <w:rsid w:val="00AA441C"/>
    <w:rsid w:val="00AA4FE2"/>
    <w:rsid w:val="00AA62D9"/>
    <w:rsid w:val="00AA7361"/>
    <w:rsid w:val="00AB488B"/>
    <w:rsid w:val="00AC111B"/>
    <w:rsid w:val="00AD42F6"/>
    <w:rsid w:val="00B4650F"/>
    <w:rsid w:val="00B4665E"/>
    <w:rsid w:val="00B52DE2"/>
    <w:rsid w:val="00B6153E"/>
    <w:rsid w:val="00B63EC9"/>
    <w:rsid w:val="00B648B0"/>
    <w:rsid w:val="00B765BF"/>
    <w:rsid w:val="00BA438D"/>
    <w:rsid w:val="00BE00A7"/>
    <w:rsid w:val="00C000D5"/>
    <w:rsid w:val="00C04CED"/>
    <w:rsid w:val="00C213FF"/>
    <w:rsid w:val="00C36278"/>
    <w:rsid w:val="00C36B91"/>
    <w:rsid w:val="00C479DB"/>
    <w:rsid w:val="00C50A68"/>
    <w:rsid w:val="00C6497E"/>
    <w:rsid w:val="00CB503F"/>
    <w:rsid w:val="00CC06C1"/>
    <w:rsid w:val="00CC7211"/>
    <w:rsid w:val="00CD250F"/>
    <w:rsid w:val="00CE11A4"/>
    <w:rsid w:val="00D11F41"/>
    <w:rsid w:val="00D23E23"/>
    <w:rsid w:val="00D301CF"/>
    <w:rsid w:val="00D47496"/>
    <w:rsid w:val="00D67D5F"/>
    <w:rsid w:val="00D778B5"/>
    <w:rsid w:val="00D927CA"/>
    <w:rsid w:val="00DD1302"/>
    <w:rsid w:val="00DF2599"/>
    <w:rsid w:val="00E00071"/>
    <w:rsid w:val="00E06C88"/>
    <w:rsid w:val="00E10FD2"/>
    <w:rsid w:val="00E23EFC"/>
    <w:rsid w:val="00E31EDC"/>
    <w:rsid w:val="00E3387E"/>
    <w:rsid w:val="00E35232"/>
    <w:rsid w:val="00E46CEE"/>
    <w:rsid w:val="00E5021F"/>
    <w:rsid w:val="00E70B12"/>
    <w:rsid w:val="00E7537F"/>
    <w:rsid w:val="00E9168C"/>
    <w:rsid w:val="00EB1C88"/>
    <w:rsid w:val="00F029DB"/>
    <w:rsid w:val="00F22051"/>
    <w:rsid w:val="00F271CC"/>
    <w:rsid w:val="00F32091"/>
    <w:rsid w:val="00F54DAB"/>
    <w:rsid w:val="00F55F1A"/>
    <w:rsid w:val="00F812F0"/>
    <w:rsid w:val="00F8456A"/>
    <w:rsid w:val="00F97A4D"/>
    <w:rsid w:val="00FA1783"/>
    <w:rsid w:val="00FD004E"/>
    <w:rsid w:val="00FF1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5DEB4"/>
  <w15:docId w15:val="{34D1FD0F-DA3A-42D5-A36F-1150F8D19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67D5F"/>
    <w:rPr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locked/>
    <w:rsid w:val="006B5F8B"/>
    <w:pPr>
      <w:keepNext/>
      <w:pBdr>
        <w:top w:val="dotDash" w:sz="12" w:space="1" w:color="auto"/>
        <w:left w:val="dotDash" w:sz="12" w:space="4" w:color="auto"/>
        <w:bottom w:val="dotDash" w:sz="12" w:space="1" w:color="auto"/>
        <w:right w:val="dotDash" w:sz="12" w:space="4" w:color="auto"/>
      </w:pBdr>
      <w:jc w:val="center"/>
      <w:outlineLvl w:val="0"/>
    </w:pPr>
    <w:rPr>
      <w:rFonts w:ascii="Comic Sans MS" w:hAnsi="Comic Sans MS" w:cs="Times New Roman"/>
      <w:b/>
      <w:bCs/>
      <w:sz w:val="28"/>
      <w:szCs w:val="2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67FC4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Intestazione">
    <w:name w:val="header"/>
    <w:basedOn w:val="Normale"/>
    <w:link w:val="IntestazioneCarattere"/>
    <w:uiPriority w:val="99"/>
    <w:rsid w:val="00863DB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863DB0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863DB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863DB0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863DB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863DB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001BBD"/>
    <w:pPr>
      <w:ind w:left="720"/>
      <w:contextualSpacing/>
    </w:pPr>
  </w:style>
  <w:style w:type="table" w:styleId="Grigliatabella">
    <w:name w:val="Table Grid"/>
    <w:basedOn w:val="Tabellanormale"/>
    <w:uiPriority w:val="99"/>
    <w:rsid w:val="00CC721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link w:val="TitoloCarattere"/>
    <w:uiPriority w:val="99"/>
    <w:qFormat/>
    <w:locked/>
    <w:rsid w:val="006B5F8B"/>
    <w:pPr>
      <w:pBdr>
        <w:top w:val="dotDash" w:sz="12" w:space="1" w:color="auto"/>
        <w:left w:val="dotDash" w:sz="12" w:space="4" w:color="auto"/>
        <w:bottom w:val="dotDash" w:sz="12" w:space="1" w:color="auto"/>
        <w:right w:val="dotDash" w:sz="12" w:space="4" w:color="auto"/>
      </w:pBdr>
      <w:jc w:val="center"/>
    </w:pPr>
    <w:rPr>
      <w:rFonts w:ascii="Comic Sans MS" w:hAnsi="Comic Sans MS" w:cs="Times New Roman"/>
      <w:b/>
      <w:bCs/>
      <w:sz w:val="28"/>
      <w:szCs w:val="28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967FC4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customStyle="1" w:styleId="Standard">
    <w:name w:val="Standard"/>
    <w:rsid w:val="001B3FBD"/>
    <w:pPr>
      <w:suppressAutoHyphens/>
      <w:autoSpaceDN w:val="0"/>
      <w:textAlignment w:val="baseline"/>
    </w:pPr>
    <w:rPr>
      <w:kern w:val="3"/>
      <w:lang w:eastAsia="en-US"/>
    </w:rPr>
  </w:style>
  <w:style w:type="paragraph" w:customStyle="1" w:styleId="Default">
    <w:name w:val="Default"/>
    <w:rsid w:val="00E3523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extbody">
    <w:name w:val="Text body"/>
    <w:basedOn w:val="Standard"/>
    <w:rsid w:val="00B52DE2"/>
    <w:pPr>
      <w:spacing w:after="120" w:line="254" w:lineRule="auto"/>
      <w:textAlignment w:val="auto"/>
    </w:pPr>
    <w:rPr>
      <w:rFonts w:ascii="Calibri" w:eastAsia="SimSun" w:hAnsi="Calibri" w:cs="F"/>
    </w:rPr>
  </w:style>
  <w:style w:type="paragraph" w:styleId="NormaleWeb">
    <w:name w:val="Normal (Web)"/>
    <w:basedOn w:val="Standard"/>
    <w:semiHidden/>
    <w:unhideWhenUsed/>
    <w:rsid w:val="00B52DE2"/>
    <w:pPr>
      <w:spacing w:before="100" w:after="119"/>
      <w:textAlignment w:val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7814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4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4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iaget\AppData\Roaming\Microsoft\Templates\carta%20intestata%20Piaget%202015_201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Piaget 2015_2016</Template>
  <TotalTime>13</TotalTime>
  <Pages>5</Pages>
  <Words>1345</Words>
  <Characters>8642</Characters>
  <Application>Microsoft Office Word</Application>
  <DocSecurity>0</DocSecurity>
  <Lines>345</Lines>
  <Paragraphs>208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DIDATTICO ANNUALE</vt:lpstr>
    </vt:vector>
  </TitlesOfParts>
  <Company>Grizli777</Company>
  <LinksUpToDate>false</LinksUpToDate>
  <CharactersWithSpaces>9779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DIDATTICO ANNUALE</dc:title>
  <dc:creator>mercedes</dc:creator>
  <cp:lastModifiedBy>ROBERTA POLI</cp:lastModifiedBy>
  <cp:revision>8</cp:revision>
  <cp:lastPrinted>2024-10-30T00:41:00Z</cp:lastPrinted>
  <dcterms:created xsi:type="dcterms:W3CDTF">2025-09-09T21:53:00Z</dcterms:created>
  <dcterms:modified xsi:type="dcterms:W3CDTF">2026-04-20T21:09:00Z</dcterms:modified>
</cp:coreProperties>
</file>